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DEC76" w14:textId="4A691586" w:rsidR="002A48CE" w:rsidRPr="002A48CE" w:rsidRDefault="002A48CE" w:rsidP="002A48CE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2A48CE">
        <w:rPr>
          <w:rFonts w:ascii="Arial" w:eastAsia="MS Mincho" w:hAnsi="Arial" w:cs="Arial"/>
          <w:b/>
          <w:sz w:val="22"/>
          <w:szCs w:val="22"/>
          <w:lang w:val="en-US" w:eastAsia="en-US"/>
        </w:rPr>
        <w:t>3GPP TSG RAN WG1 #116bis</w:t>
      </w:r>
      <w:r w:rsidRPr="002A48CE">
        <w:rPr>
          <w:rFonts w:ascii="Arial" w:eastAsia="MS Mincho" w:hAnsi="Arial" w:cs="Arial"/>
          <w:b/>
          <w:sz w:val="22"/>
          <w:szCs w:val="22"/>
          <w:lang w:val="en-US" w:eastAsia="en-US"/>
        </w:rPr>
        <w:tab/>
        <w:t xml:space="preserve">                                </w:t>
      </w:r>
      <w:r w:rsidRPr="002A48CE">
        <w:rPr>
          <w:rFonts w:ascii="Arial" w:eastAsia="MS Mincho" w:hAnsi="Arial" w:cs="Arial"/>
          <w:b/>
          <w:color w:val="000000"/>
          <w:sz w:val="22"/>
          <w:szCs w:val="22"/>
          <w:lang w:val="en-US" w:eastAsia="en-US"/>
        </w:rPr>
        <w:t xml:space="preserve">         </w:t>
      </w:r>
      <w:r w:rsidR="00415ABF" w:rsidRPr="00415ABF">
        <w:rPr>
          <w:rFonts w:ascii="Arial" w:eastAsia="MS Mincho" w:hAnsi="Arial" w:cs="Arial"/>
          <w:b/>
          <w:color w:val="000000"/>
          <w:sz w:val="22"/>
          <w:szCs w:val="22"/>
          <w:lang w:val="en-US" w:eastAsia="en-US"/>
        </w:rPr>
        <w:t>R1-2402202</w:t>
      </w:r>
    </w:p>
    <w:p w14:paraId="2FB73F10" w14:textId="287D53C1" w:rsidR="00B97703" w:rsidRDefault="007C73EF">
      <w:pPr>
        <w:rPr>
          <w:rFonts w:ascii="Arial" w:hAnsi="Arial" w:cs="Arial"/>
        </w:rPr>
      </w:pPr>
      <w:r w:rsidRPr="007C73EF">
        <w:rPr>
          <w:rFonts w:ascii="Arial" w:eastAsia="MS Mincho" w:hAnsi="Arial" w:cs="Arial"/>
          <w:b/>
          <w:bCs/>
          <w:sz w:val="24"/>
          <w:szCs w:val="24"/>
          <w:lang w:eastAsia="ja-JP"/>
        </w:rPr>
        <w:t>Changsha, Hunan Province, China, April 15</w:t>
      </w:r>
      <w:r w:rsidRPr="007C73E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Pr="007C73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19</w:t>
      </w:r>
      <w:r w:rsidRPr="007C73E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</w:t>
      </w:r>
      <w:r w:rsidRPr="007C73E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h</w:t>
      </w:r>
      <w:r w:rsidRPr="007C73EF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p w14:paraId="12B2B97C" w14:textId="77777777" w:rsidR="00F25FFA" w:rsidRDefault="00F25FF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FB1671" w14:textId="540303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02CE">
        <w:rPr>
          <w:rFonts w:ascii="Arial" w:hAnsi="Arial" w:cs="Arial"/>
          <w:b/>
          <w:sz w:val="22"/>
          <w:szCs w:val="22"/>
        </w:rPr>
        <w:t>Draft r</w:t>
      </w:r>
      <w:r w:rsidR="00433287">
        <w:rPr>
          <w:rFonts w:ascii="Arial" w:hAnsi="Arial" w:cs="Arial"/>
          <w:b/>
          <w:sz w:val="22"/>
          <w:szCs w:val="22"/>
        </w:rPr>
        <w:t xml:space="preserve">eply </w:t>
      </w:r>
      <w:r w:rsidR="002A48CE" w:rsidRPr="002A48CE">
        <w:rPr>
          <w:rFonts w:ascii="Arial" w:hAnsi="Arial" w:cs="Arial"/>
          <w:b/>
          <w:sz w:val="22"/>
          <w:szCs w:val="22"/>
        </w:rPr>
        <w:t>LS on Parallel Tx Capability</w:t>
      </w:r>
    </w:p>
    <w:p w14:paraId="7298A76B" w14:textId="24E065F1" w:rsidR="00B97703" w:rsidRPr="00F7630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48CE" w:rsidRPr="002A48CE">
        <w:rPr>
          <w:rFonts w:ascii="Arial" w:hAnsi="Arial" w:cs="Arial"/>
          <w:b/>
          <w:bCs/>
          <w:sz w:val="22"/>
          <w:szCs w:val="22"/>
        </w:rPr>
        <w:t>R1-2401943</w:t>
      </w:r>
      <w:r w:rsidR="002A48CE">
        <w:rPr>
          <w:rFonts w:ascii="Arial" w:hAnsi="Arial" w:cs="Arial"/>
          <w:b/>
          <w:bCs/>
          <w:sz w:val="22"/>
          <w:szCs w:val="22"/>
        </w:rPr>
        <w:t xml:space="preserve"> </w:t>
      </w:r>
      <w:r w:rsidR="00513959" w:rsidRPr="00F76308">
        <w:rPr>
          <w:rFonts w:ascii="Arial" w:hAnsi="Arial" w:cs="Arial"/>
          <w:b/>
          <w:sz w:val="22"/>
          <w:szCs w:val="22"/>
        </w:rPr>
        <w:t>(</w:t>
      </w:r>
      <w:r w:rsidR="002A48CE" w:rsidRPr="002A48CE">
        <w:rPr>
          <w:rFonts w:ascii="Arial" w:hAnsi="Arial" w:cs="Arial"/>
          <w:b/>
          <w:sz w:val="22"/>
          <w:szCs w:val="22"/>
        </w:rPr>
        <w:t>R2-2401741</w:t>
      </w:r>
      <w:r w:rsidR="00513959" w:rsidRPr="00F76308">
        <w:rPr>
          <w:rFonts w:ascii="Arial" w:hAnsi="Arial" w:cs="Arial"/>
          <w:b/>
          <w:sz w:val="22"/>
          <w:szCs w:val="22"/>
        </w:rPr>
        <w:t>)</w:t>
      </w:r>
    </w:p>
    <w:p w14:paraId="655BA0D1" w14:textId="35145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2A48CE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2A48CE">
        <w:rPr>
          <w:rFonts w:ascii="Arial" w:hAnsi="Arial" w:cs="Arial"/>
          <w:b/>
          <w:sz w:val="22"/>
          <w:szCs w:val="22"/>
          <w:lang w:eastAsia="zh-CN"/>
        </w:rPr>
        <w:t>7</w:t>
      </w:r>
    </w:p>
    <w:bookmarkEnd w:id="2"/>
    <w:bookmarkEnd w:id="3"/>
    <w:bookmarkEnd w:id="4"/>
    <w:p w14:paraId="07354FF7" w14:textId="0D5DF2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48CE" w:rsidRPr="002A48CE">
        <w:rPr>
          <w:rFonts w:ascii="Arial" w:hAnsi="Arial" w:cs="Arial"/>
          <w:b/>
          <w:bCs/>
          <w:sz w:val="22"/>
          <w:szCs w:val="22"/>
        </w:rPr>
        <w:t xml:space="preserve">TEI17, NR_newRAT-Core,NR_2step_RACH, </w:t>
      </w:r>
      <w:proofErr w:type="spellStart"/>
      <w:r w:rsidR="002A48CE" w:rsidRPr="002A48CE">
        <w:rPr>
          <w:rFonts w:ascii="Arial" w:hAnsi="Arial" w:cs="Arial"/>
          <w:b/>
          <w:bCs/>
          <w:sz w:val="22"/>
          <w:szCs w:val="22"/>
        </w:rPr>
        <w:t>NR_IIOT_URLLC_enh</w:t>
      </w:r>
      <w:proofErr w:type="spellEnd"/>
      <w:r w:rsidR="002A48CE" w:rsidRPr="002A48CE" w:rsidDel="002A48C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4660D6AA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F36D9">
        <w:rPr>
          <w:rFonts w:ascii="Arial" w:hAnsi="Arial" w:cs="Arial"/>
          <w:b/>
          <w:sz w:val="22"/>
          <w:szCs w:val="22"/>
        </w:rPr>
        <w:t>RAN</w:t>
      </w:r>
      <w:r w:rsidR="003F36D9" w:rsidRPr="00DE7770">
        <w:rPr>
          <w:rFonts w:ascii="Arial" w:hAnsi="Arial" w:cs="Arial"/>
          <w:b/>
          <w:sz w:val="22"/>
          <w:szCs w:val="22"/>
        </w:rPr>
        <w:t xml:space="preserve"> WG</w:t>
      </w:r>
      <w:r w:rsidR="003F36D9">
        <w:rPr>
          <w:rFonts w:ascii="Arial" w:hAnsi="Arial" w:cs="Arial"/>
          <w:b/>
          <w:sz w:val="22"/>
          <w:szCs w:val="22"/>
        </w:rPr>
        <w:t>1</w:t>
      </w:r>
    </w:p>
    <w:p w14:paraId="78A661C8" w14:textId="6C02850B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2A48CE">
        <w:rPr>
          <w:rFonts w:ascii="Arial" w:hAnsi="Arial" w:cs="Arial"/>
          <w:b/>
          <w:sz w:val="22"/>
          <w:szCs w:val="22"/>
        </w:rPr>
        <w:t>RAN</w:t>
      </w:r>
      <w:r w:rsidR="00580C73" w:rsidRPr="00DE7770">
        <w:rPr>
          <w:rFonts w:ascii="Arial" w:hAnsi="Arial" w:cs="Arial"/>
          <w:b/>
          <w:sz w:val="22"/>
          <w:szCs w:val="22"/>
        </w:rPr>
        <w:t xml:space="preserve"> WG2</w:t>
      </w:r>
    </w:p>
    <w:p w14:paraId="22022261" w14:textId="37B6F5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B68E9A" w14:textId="0102739B" w:rsidR="00026943" w:rsidRPr="00045065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C897B3D" w14:textId="5619B8C1" w:rsidR="00026943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Pr="00807923" w:rsidRDefault="000F6242" w:rsidP="00B97703">
      <w:pPr>
        <w:pStyle w:val="1"/>
      </w:pPr>
      <w:r w:rsidRPr="00807923">
        <w:t>1</w:t>
      </w:r>
      <w:r w:rsidR="002F1940" w:rsidRPr="00807923">
        <w:tab/>
      </w:r>
      <w:r w:rsidRPr="00807923">
        <w:t>Overall description</w:t>
      </w:r>
    </w:p>
    <w:p w14:paraId="676998B2" w14:textId="65042106" w:rsidR="009F619E" w:rsidRPr="00807923" w:rsidRDefault="009F619E" w:rsidP="009F619E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</w:rPr>
        <w:t xml:space="preserve">RAN1 would like to thank </w:t>
      </w:r>
      <w:r w:rsidR="002A48CE" w:rsidRPr="00807923">
        <w:rPr>
          <w:rFonts w:ascii="Arial" w:hAnsi="Arial" w:cs="Arial"/>
        </w:rPr>
        <w:t>R</w:t>
      </w:r>
      <w:r w:rsidRPr="00807923">
        <w:rPr>
          <w:rFonts w:ascii="Arial" w:hAnsi="Arial" w:cs="Arial"/>
        </w:rPr>
        <w:t>A</w:t>
      </w:r>
      <w:r w:rsidR="002A48CE" w:rsidRPr="00807923">
        <w:rPr>
          <w:rFonts w:ascii="Arial" w:hAnsi="Arial" w:cs="Arial"/>
        </w:rPr>
        <w:t>N</w:t>
      </w:r>
      <w:r w:rsidRPr="00807923">
        <w:rPr>
          <w:rFonts w:ascii="Arial" w:hAnsi="Arial" w:cs="Arial"/>
        </w:rPr>
        <w:t>2’s LS (</w:t>
      </w:r>
      <w:r w:rsidR="002A48CE" w:rsidRPr="00807923">
        <w:rPr>
          <w:rFonts w:ascii="Arial" w:hAnsi="Arial" w:cs="Arial"/>
        </w:rPr>
        <w:t>R1-2402241</w:t>
      </w:r>
      <w:r w:rsidRPr="00807923">
        <w:rPr>
          <w:rFonts w:ascii="Arial" w:hAnsi="Arial" w:cs="Arial"/>
        </w:rPr>
        <w:t>/</w:t>
      </w:r>
      <w:r w:rsidR="002A48CE" w:rsidRPr="00807923">
        <w:rPr>
          <w:rFonts w:ascii="Arial" w:hAnsi="Arial" w:cs="Arial"/>
        </w:rPr>
        <w:t xml:space="preserve"> R2-2401741</w:t>
      </w:r>
      <w:r w:rsidRPr="00807923">
        <w:rPr>
          <w:rFonts w:ascii="Arial" w:hAnsi="Arial" w:cs="Arial"/>
        </w:rPr>
        <w:t xml:space="preserve">) on </w:t>
      </w:r>
      <w:r w:rsidR="002A48CE" w:rsidRPr="00807923">
        <w:rPr>
          <w:rFonts w:ascii="Arial" w:hAnsi="Arial" w:cs="Arial"/>
        </w:rPr>
        <w:t>Parallel Tx Capability</w:t>
      </w:r>
      <w:r w:rsidRPr="00807923">
        <w:rPr>
          <w:rFonts w:ascii="Arial" w:hAnsi="Arial" w:cs="Arial"/>
        </w:rPr>
        <w:t xml:space="preserve">. </w:t>
      </w:r>
      <w:r w:rsidR="00953773" w:rsidRPr="00807923">
        <w:rPr>
          <w:rFonts w:ascii="Arial" w:hAnsi="Arial" w:cs="Arial"/>
        </w:rPr>
        <w:t xml:space="preserve">RAN1 discussed the </w:t>
      </w:r>
      <w:r w:rsidR="0032055A" w:rsidRPr="00807923">
        <w:rPr>
          <w:rFonts w:ascii="Arial" w:hAnsi="Arial" w:cs="Arial"/>
        </w:rPr>
        <w:t>questions</w:t>
      </w:r>
      <w:r w:rsidR="00953773" w:rsidRPr="00807923">
        <w:rPr>
          <w:rFonts w:ascii="Arial" w:hAnsi="Arial" w:cs="Arial"/>
        </w:rPr>
        <w:t xml:space="preserve"> </w:t>
      </w:r>
      <w:r w:rsidR="009D0DC0" w:rsidRPr="00807923">
        <w:rPr>
          <w:rFonts w:ascii="Arial" w:hAnsi="Arial" w:cs="Arial"/>
        </w:rPr>
        <w:t xml:space="preserve">mentioned in the </w:t>
      </w:r>
      <w:r w:rsidR="0032055A" w:rsidRPr="00807923">
        <w:rPr>
          <w:rFonts w:ascii="Arial" w:hAnsi="Arial" w:cs="Arial"/>
        </w:rPr>
        <w:t>R</w:t>
      </w:r>
      <w:r w:rsidR="009D0DC0" w:rsidRPr="00807923">
        <w:rPr>
          <w:rFonts w:ascii="Arial" w:hAnsi="Arial" w:cs="Arial"/>
        </w:rPr>
        <w:t>A</w:t>
      </w:r>
      <w:r w:rsidR="0032055A" w:rsidRPr="00807923">
        <w:rPr>
          <w:rFonts w:ascii="Arial" w:hAnsi="Arial" w:cs="Arial"/>
        </w:rPr>
        <w:t>N</w:t>
      </w:r>
      <w:r w:rsidR="009D0DC0" w:rsidRPr="00807923">
        <w:rPr>
          <w:rFonts w:ascii="Arial" w:hAnsi="Arial" w:cs="Arial"/>
        </w:rPr>
        <w:t xml:space="preserve">2’s LS and </w:t>
      </w:r>
      <w:r w:rsidR="009C5BDE" w:rsidRPr="00807923">
        <w:rPr>
          <w:rFonts w:ascii="Arial" w:hAnsi="Arial" w:cs="Arial"/>
        </w:rPr>
        <w:t>made the following replies</w:t>
      </w:r>
      <w:r w:rsidR="009D0DC0" w:rsidRPr="00807923">
        <w:rPr>
          <w:rFonts w:ascii="Arial" w:hAnsi="Arial" w:cs="Arial"/>
        </w:rPr>
        <w:t>.</w:t>
      </w:r>
    </w:p>
    <w:p w14:paraId="470EA1C4" w14:textId="77777777" w:rsidR="00807923" w:rsidRP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lang w:val="en-US" w:eastAsia="zh-CN"/>
        </w:rPr>
        <w:t>Q1: For the application of  “</w:t>
      </w:r>
      <w:r w:rsidRPr="00807923">
        <w:rPr>
          <w:rFonts w:ascii="Arial" w:hAnsi="Arial" w:cs="Arial"/>
          <w:b/>
        </w:rPr>
        <w:t>Simultaneous PUSCH and PUCCH transmissions of same priority on different inter-band cells” capability, which understanding is aligned with RAN1’s intention?</w:t>
      </w:r>
    </w:p>
    <w:p w14:paraId="1760C927" w14:textId="77777777" w:rsidR="00807923" w:rsidRPr="00807923" w:rsidRDefault="00807923" w:rsidP="00807923">
      <w:pPr>
        <w:pStyle w:val="af9"/>
        <w:widowControl w:val="0"/>
        <w:numPr>
          <w:ilvl w:val="0"/>
          <w:numId w:val="16"/>
        </w:numPr>
        <w:overflowPunct/>
        <w:autoSpaceDE/>
        <w:autoSpaceDN/>
        <w:adjustRightInd/>
        <w:spacing w:before="120" w:after="120"/>
        <w:ind w:firstLineChars="0"/>
        <w:jc w:val="both"/>
        <w:textAlignment w:val="auto"/>
        <w:rPr>
          <w:rFonts w:ascii="Arial" w:hAnsi="Arial" w:cs="Arial"/>
          <w:b/>
        </w:rPr>
      </w:pPr>
      <w:r w:rsidRPr="00807923">
        <w:rPr>
          <w:rFonts w:ascii="Arial" w:hAnsi="Arial" w:cs="Arial"/>
          <w:b/>
        </w:rPr>
        <w:t>Understanding #1: This capability can also be applied to the NR-DC band combination with the inter-band CA operation on the MCG/SCG;</w:t>
      </w:r>
    </w:p>
    <w:p w14:paraId="771194B0" w14:textId="77777777" w:rsidR="00807923" w:rsidRPr="00807923" w:rsidRDefault="00807923" w:rsidP="00807923">
      <w:pPr>
        <w:pStyle w:val="af9"/>
        <w:widowControl w:val="0"/>
        <w:numPr>
          <w:ilvl w:val="0"/>
          <w:numId w:val="16"/>
        </w:numPr>
        <w:overflowPunct/>
        <w:autoSpaceDE/>
        <w:autoSpaceDN/>
        <w:adjustRightInd/>
        <w:spacing w:before="120" w:after="120"/>
        <w:ind w:firstLineChars="0"/>
        <w:jc w:val="both"/>
        <w:textAlignment w:val="auto"/>
        <w:rPr>
          <w:rFonts w:ascii="Arial" w:hAnsi="Arial" w:cs="Arial"/>
          <w:b/>
        </w:rPr>
      </w:pPr>
      <w:r w:rsidRPr="00807923">
        <w:rPr>
          <w:rFonts w:ascii="Arial" w:hAnsi="Arial" w:cs="Arial"/>
          <w:b/>
        </w:rPr>
        <w:t>Understanding #2: This capability can only be applied to the inter-band CA band combination</w:t>
      </w:r>
    </w:p>
    <w:p w14:paraId="353B829D" w14:textId="0744A55A" w:rsidR="00807923" w:rsidRPr="00807923" w:rsidRDefault="00807923" w:rsidP="009F619E">
      <w:pPr>
        <w:spacing w:after="100" w:afterAutospacing="1"/>
        <w:jc w:val="both"/>
        <w:rPr>
          <w:rFonts w:ascii="Arial" w:hAnsi="Arial" w:cs="Arial"/>
        </w:rPr>
      </w:pPr>
    </w:p>
    <w:p w14:paraId="6F881FAB" w14:textId="373C1616" w:rsidR="00807923" w:rsidRPr="00807923" w:rsidRDefault="00807923" w:rsidP="009F619E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  <w:b/>
          <w:bCs/>
        </w:rPr>
        <w:t>Answer to Q1:</w:t>
      </w:r>
      <w:r w:rsidRPr="00807923">
        <w:rPr>
          <w:rFonts w:ascii="Arial" w:hAnsi="Arial" w:cs="Arial"/>
        </w:rPr>
        <w:t xml:space="preserve"> For inter-band CA case, it is RAN1’s understanding that it includes the inter-band CA operation </w:t>
      </w:r>
      <w:r>
        <w:rPr>
          <w:rFonts w:ascii="Arial" w:hAnsi="Arial" w:cs="Arial"/>
        </w:rPr>
        <w:t xml:space="preserve">on MCG </w:t>
      </w:r>
      <w:r w:rsidRPr="00807923">
        <w:rPr>
          <w:rFonts w:ascii="Arial" w:hAnsi="Arial" w:cs="Arial"/>
        </w:rPr>
        <w:t xml:space="preserve">without NR-DC and also the inter-band CA operation on MCG or SCG with NR-DC band combination case. Therefore, regarding the application of </w:t>
      </w:r>
      <w:r w:rsidRPr="00807923">
        <w:rPr>
          <w:rFonts w:ascii="Arial" w:hAnsi="Arial" w:cs="Arial" w:hint="eastAsia"/>
        </w:rPr>
        <w:t>“</w:t>
      </w:r>
      <w:r w:rsidRPr="00807923">
        <w:rPr>
          <w:rFonts w:ascii="Arial" w:hAnsi="Arial" w:cs="Arial"/>
        </w:rPr>
        <w:t>Simultaneous PUSCH and PUCCH transmissions of same priority on different inter-band cells” capability, understanding #1 is aligned with RAN1’s intention.</w:t>
      </w:r>
    </w:p>
    <w:p w14:paraId="558155F5" w14:textId="1EFB8992" w:rsidR="00807923" w:rsidRPr="00807923" w:rsidRDefault="00807923" w:rsidP="009F619E">
      <w:pPr>
        <w:spacing w:after="100" w:afterAutospacing="1"/>
        <w:jc w:val="both"/>
        <w:rPr>
          <w:rFonts w:ascii="Arial" w:hAnsi="Arial" w:cs="Arial"/>
        </w:rPr>
      </w:pPr>
    </w:p>
    <w:p w14:paraId="32D96774" w14:textId="04318973" w:rsidR="00807923" w:rsidRPr="00807923" w:rsidRDefault="00807923" w:rsidP="009F619E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</w:rPr>
        <w:t>Based on the understanding of Q1, RAN1 also provide the answer to Q2 and Q3.</w:t>
      </w:r>
    </w:p>
    <w:p w14:paraId="35E1C92A" w14:textId="77777777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bookmarkStart w:id="7" w:name="OLE_LINK4"/>
      <w:r w:rsidRPr="004D709D">
        <w:rPr>
          <w:rFonts w:ascii="Arial" w:hAnsi="Arial" w:cs="Arial"/>
          <w:b/>
          <w:lang w:val="en-US" w:eastAsia="zh-CN"/>
        </w:rPr>
        <w:t>Q2: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Table 1 </w:t>
      </w:r>
      <w:r>
        <w:rPr>
          <w:rFonts w:ascii="Arial" w:hAnsi="Arial" w:cs="Arial"/>
          <w:b/>
          <w:lang w:val="en-US" w:eastAsia="zh-CN"/>
        </w:rPr>
        <w:t>follow understanding #1 or understanding #2?</w:t>
      </w:r>
    </w:p>
    <w:bookmarkEnd w:id="7"/>
    <w:p w14:paraId="31EF1E2F" w14:textId="77777777" w:rsidR="00807923" w:rsidRPr="007578DD" w:rsidRDefault="00807923" w:rsidP="00807923">
      <w:pPr>
        <w:spacing w:before="120" w:after="120"/>
        <w:jc w:val="center"/>
        <w:rPr>
          <w:rFonts w:ascii="Arial" w:hAnsi="Arial" w:cs="Arial"/>
          <w:sz w:val="22"/>
          <w:szCs w:val="22"/>
          <w:lang w:val="en-US" w:eastAsia="zh-CN"/>
        </w:rPr>
      </w:pPr>
      <w:r w:rsidRPr="007578DD">
        <w:rPr>
          <w:rFonts w:ascii="Arial" w:hAnsi="Arial" w:cs="Arial"/>
          <w:b/>
          <w:sz w:val="22"/>
          <w:szCs w:val="22"/>
          <w:lang w:val="en-US" w:eastAsia="zh-CN"/>
        </w:rPr>
        <w:t>Table 1: Parallel Tx Capability with Inter-band CA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1219"/>
        <w:gridCol w:w="2745"/>
        <w:gridCol w:w="5807"/>
      </w:tblGrid>
      <w:tr w:rsidR="00807923" w:rsidRPr="00B23EBC" w14:paraId="283FF870" w14:textId="77777777" w:rsidTr="001C35FB">
        <w:tc>
          <w:tcPr>
            <w:tcW w:w="1219" w:type="dxa"/>
          </w:tcPr>
          <w:p w14:paraId="3D65C751" w14:textId="77777777" w:rsidR="00807923" w:rsidRPr="00B23EBC" w:rsidRDefault="00807923" w:rsidP="001C35FB">
            <w:pPr>
              <w:jc w:val="center"/>
              <w:rPr>
                <w:b/>
              </w:rPr>
            </w:pPr>
            <w:r w:rsidRPr="00B23EBC">
              <w:rPr>
                <w:b/>
              </w:rPr>
              <w:t>F</w:t>
            </w:r>
            <w:r>
              <w:rPr>
                <w:b/>
              </w:rPr>
              <w:t>G</w:t>
            </w:r>
            <w:r w:rsidRPr="00B23EBC">
              <w:rPr>
                <w:b/>
              </w:rPr>
              <w:t xml:space="preserve"> Index</w:t>
            </w:r>
          </w:p>
        </w:tc>
        <w:tc>
          <w:tcPr>
            <w:tcW w:w="2745" w:type="dxa"/>
          </w:tcPr>
          <w:p w14:paraId="049C4AE4" w14:textId="77777777" w:rsidR="00807923" w:rsidRPr="00B23EBC" w:rsidRDefault="00807923" w:rsidP="001C35FB">
            <w:pPr>
              <w:jc w:val="center"/>
              <w:rPr>
                <w:b/>
              </w:rPr>
            </w:pP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an1 Description in the Feature list Table</w:t>
            </w:r>
          </w:p>
        </w:tc>
        <w:tc>
          <w:tcPr>
            <w:tcW w:w="5807" w:type="dxa"/>
          </w:tcPr>
          <w:p w14:paraId="7AF1C5D8" w14:textId="77777777" w:rsidR="00807923" w:rsidRPr="00B23EBC" w:rsidRDefault="00807923" w:rsidP="001C35FB">
            <w:pPr>
              <w:jc w:val="center"/>
              <w:rPr>
                <w:b/>
              </w:rPr>
            </w:pPr>
            <w:r>
              <w:rPr>
                <w:b/>
              </w:rPr>
              <w:t xml:space="preserve">Current </w:t>
            </w: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an2 Field description</w:t>
            </w:r>
          </w:p>
        </w:tc>
      </w:tr>
      <w:tr w:rsidR="00807923" w14:paraId="3E33BB4B" w14:textId="77777777" w:rsidTr="001C35FB">
        <w:tc>
          <w:tcPr>
            <w:tcW w:w="1219" w:type="dxa"/>
          </w:tcPr>
          <w:p w14:paraId="392ABC07" w14:textId="77777777" w:rsidR="00807923" w:rsidRDefault="00807923" w:rsidP="001C35FB">
            <w:pPr>
              <w:pStyle w:val="TAL"/>
            </w:pPr>
            <w:r w:rsidRPr="00B23EBC">
              <w:rPr>
                <w:rFonts w:ascii="Times New Roman" w:eastAsia="宋体" w:hAnsi="Times New Roman" w:hint="eastAsia"/>
                <w:kern w:val="2"/>
                <w:sz w:val="21"/>
                <w:szCs w:val="24"/>
                <w:lang w:val="en-US"/>
              </w:rPr>
              <w:lastRenderedPageBreak/>
              <w:t>4-</w:t>
            </w:r>
            <w:r w:rsidRPr="00B23EBC">
              <w:rPr>
                <w:rFonts w:ascii="Times New Roman" w:eastAsia="宋体" w:hAnsi="Times New Roman"/>
                <w:kern w:val="2"/>
                <w:sz w:val="21"/>
                <w:szCs w:val="24"/>
                <w:lang w:val="en-US"/>
              </w:rPr>
              <w:t>25</w:t>
            </w:r>
            <w:r>
              <w:rPr>
                <w:rFonts w:ascii="Times New Roman" w:eastAsia="宋体" w:hAnsi="Times New Roman"/>
                <w:kern w:val="2"/>
                <w:sz w:val="21"/>
                <w:szCs w:val="24"/>
                <w:lang w:val="en-US"/>
              </w:rPr>
              <w:t>(R</w:t>
            </w:r>
            <w:r w:rsidRPr="00B23EBC">
              <w:rPr>
                <w:rFonts w:ascii="Times New Roman" w:eastAsia="宋体" w:hAnsi="Times New Roman"/>
                <w:kern w:val="2"/>
                <w:sz w:val="21"/>
                <w:szCs w:val="24"/>
                <w:lang w:val="en-US"/>
              </w:rPr>
              <w:t>15)</w:t>
            </w:r>
          </w:p>
        </w:tc>
        <w:tc>
          <w:tcPr>
            <w:tcW w:w="2745" w:type="dxa"/>
          </w:tcPr>
          <w:p w14:paraId="377C1C21" w14:textId="77777777" w:rsidR="00807923" w:rsidRDefault="00807923" w:rsidP="001C35FB">
            <w:pPr>
              <w:pStyle w:val="TAL"/>
            </w:pPr>
            <w:r>
              <w:t xml:space="preserve">Parallel SRS and PUCCH/PUSCH transmission </w:t>
            </w:r>
            <w:r w:rsidRPr="00B23EBC">
              <w:rPr>
                <w:highlight w:val="yellow"/>
              </w:rPr>
              <w:t>across CCs in inter-band CA</w:t>
            </w:r>
          </w:p>
        </w:tc>
        <w:tc>
          <w:tcPr>
            <w:tcW w:w="5807" w:type="dxa"/>
          </w:tcPr>
          <w:p w14:paraId="2F4FF1AF" w14:textId="77777777" w:rsidR="00807923" w:rsidRDefault="00807923" w:rsidP="001C35F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parallelTxSRS</w:t>
            </w:r>
            <w:proofErr w:type="spellEnd"/>
            <w:r>
              <w:rPr>
                <w:b/>
                <w:i/>
              </w:rPr>
              <w:t>-PUCCH-PUSCH</w:t>
            </w:r>
          </w:p>
          <w:p w14:paraId="28F79C4B" w14:textId="77777777" w:rsidR="00807923" w:rsidRDefault="00807923" w:rsidP="001C35FB">
            <w:r>
              <w:t xml:space="preserve">Indicates whether the UE supports parallel transmission of SRS and PUCCH/ PUSCH across CCs </w:t>
            </w:r>
            <w:r w:rsidRPr="00B23EBC">
              <w:rPr>
                <w:highlight w:val="green"/>
              </w:rPr>
              <w:t>in an inter-band CA band combination.</w:t>
            </w:r>
          </w:p>
        </w:tc>
      </w:tr>
      <w:tr w:rsidR="00807923" w14:paraId="2F65C534" w14:textId="77777777" w:rsidTr="001C35FB">
        <w:tc>
          <w:tcPr>
            <w:tcW w:w="1219" w:type="dxa"/>
          </w:tcPr>
          <w:p w14:paraId="61A5021D" w14:textId="77777777" w:rsidR="00807923" w:rsidRDefault="00807923" w:rsidP="001C35FB">
            <w:pPr>
              <w:pStyle w:val="TAL"/>
            </w:pPr>
            <w:r>
              <w:t>4-26</w:t>
            </w:r>
            <w:r>
              <w:rPr>
                <w:rFonts w:ascii="Times New Roman" w:eastAsia="宋体" w:hAnsi="Times New Roman"/>
                <w:kern w:val="2"/>
                <w:sz w:val="21"/>
                <w:szCs w:val="24"/>
                <w:lang w:val="en-US"/>
              </w:rPr>
              <w:t>(R</w:t>
            </w:r>
            <w:r w:rsidRPr="00B23EBC">
              <w:rPr>
                <w:rFonts w:ascii="Times New Roman" w:eastAsia="宋体" w:hAnsi="Times New Roman"/>
                <w:kern w:val="2"/>
                <w:sz w:val="21"/>
                <w:szCs w:val="24"/>
                <w:lang w:val="en-US"/>
              </w:rPr>
              <w:t>15)</w:t>
            </w:r>
          </w:p>
          <w:p w14:paraId="124EF285" w14:textId="77777777" w:rsidR="00807923" w:rsidRDefault="00807923" w:rsidP="001C35FB"/>
        </w:tc>
        <w:tc>
          <w:tcPr>
            <w:tcW w:w="2745" w:type="dxa"/>
          </w:tcPr>
          <w:p w14:paraId="79BAA5F0" w14:textId="77777777" w:rsidR="00807923" w:rsidRDefault="00807923" w:rsidP="001C35FB">
            <w:pPr>
              <w:pStyle w:val="TAL"/>
            </w:pPr>
            <w:r>
              <w:t xml:space="preserve">Parallel PRACH and SRS/PUCCH/PUSCH transmissions </w:t>
            </w:r>
            <w:r w:rsidRPr="00B23EBC">
              <w:rPr>
                <w:highlight w:val="yellow"/>
              </w:rPr>
              <w:t>across CCs in inter-band CA</w:t>
            </w:r>
          </w:p>
        </w:tc>
        <w:tc>
          <w:tcPr>
            <w:tcW w:w="5807" w:type="dxa"/>
          </w:tcPr>
          <w:p w14:paraId="087CEF49" w14:textId="77777777" w:rsidR="00807923" w:rsidRDefault="00807923" w:rsidP="001C35FB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parallelTxPRACH</w:t>
            </w:r>
            <w:proofErr w:type="spellEnd"/>
            <w:r>
              <w:rPr>
                <w:b/>
                <w:i/>
              </w:rPr>
              <w:t>-SRS-PUCCH-PUSCH</w:t>
            </w:r>
          </w:p>
          <w:p w14:paraId="3BF48A2D" w14:textId="77777777" w:rsidR="00807923" w:rsidRDefault="00807923" w:rsidP="001C35FB">
            <w:r>
              <w:t xml:space="preserve">Indicates whether the UE supports parallel transmission of PRACH and SRS/PUCCH/PUSCH across CCs </w:t>
            </w:r>
            <w:r w:rsidRPr="00B23EBC">
              <w:rPr>
                <w:highlight w:val="green"/>
              </w:rPr>
              <w:t>in an inter-band CA band combination.</w:t>
            </w:r>
          </w:p>
        </w:tc>
      </w:tr>
      <w:tr w:rsidR="00807923" w14:paraId="1BE38DB7" w14:textId="77777777" w:rsidTr="001C35FB">
        <w:tc>
          <w:tcPr>
            <w:tcW w:w="1219" w:type="dxa"/>
          </w:tcPr>
          <w:p w14:paraId="6E4B2219" w14:textId="77777777" w:rsidR="00807923" w:rsidRPr="00B23EBC" w:rsidRDefault="00807923" w:rsidP="001C35FB">
            <w:pPr>
              <w:pStyle w:val="TAL"/>
            </w:pPr>
            <w:r w:rsidRPr="00B23EBC">
              <w:rPr>
                <w:rFonts w:hint="eastAsia"/>
              </w:rPr>
              <w:t>9-</w:t>
            </w:r>
            <w:r w:rsidRPr="00B23EBC">
              <w:t>3(R</w:t>
            </w:r>
            <w:r>
              <w:t>16</w:t>
            </w:r>
            <w:r w:rsidRPr="00B23EBC">
              <w:t>)</w:t>
            </w:r>
          </w:p>
          <w:p w14:paraId="5367FA7D" w14:textId="77777777" w:rsidR="00807923" w:rsidRDefault="00807923" w:rsidP="001C35FB"/>
        </w:tc>
        <w:tc>
          <w:tcPr>
            <w:tcW w:w="2745" w:type="dxa"/>
          </w:tcPr>
          <w:p w14:paraId="57016C58" w14:textId="77777777" w:rsidR="00807923" w:rsidRDefault="00807923" w:rsidP="001C35FB">
            <w:pPr>
              <w:pStyle w:val="TAL"/>
            </w:pPr>
            <w:r>
              <w:t xml:space="preserve">Parallel </w:t>
            </w:r>
            <w:proofErr w:type="spellStart"/>
            <w:r>
              <w:t>MsgA</w:t>
            </w:r>
            <w:proofErr w:type="spellEnd"/>
            <w:r>
              <w:t xml:space="preserve"> and SRS/PUCCH/PUSCH transmissions </w:t>
            </w:r>
            <w:r w:rsidRPr="00B23EBC">
              <w:rPr>
                <w:highlight w:val="yellow"/>
              </w:rPr>
              <w:t>across CCs in inter-band CA</w:t>
            </w:r>
            <w:r>
              <w:t xml:space="preserve"> with </w:t>
            </w:r>
            <w:proofErr w:type="spellStart"/>
            <w:r>
              <w:t>msgA</w:t>
            </w:r>
            <w:proofErr w:type="spellEnd"/>
            <w:r>
              <w:t xml:space="preserve"> in </w:t>
            </w:r>
            <w:proofErr w:type="spellStart"/>
            <w:r>
              <w:t>PCell</w:t>
            </w:r>
            <w:proofErr w:type="spellEnd"/>
            <w:r>
              <w:t>/</w:t>
            </w:r>
            <w:proofErr w:type="spellStart"/>
            <w:r>
              <w:t>PScell</w:t>
            </w:r>
            <w:proofErr w:type="spellEnd"/>
          </w:p>
        </w:tc>
        <w:tc>
          <w:tcPr>
            <w:tcW w:w="5807" w:type="dxa"/>
          </w:tcPr>
          <w:p w14:paraId="6CA64B20" w14:textId="77777777" w:rsidR="00807923" w:rsidRDefault="00807923" w:rsidP="001C35F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parallelTxMsgA-SRS-PUCCH-PUSCH-r16</w:t>
            </w:r>
          </w:p>
          <w:p w14:paraId="429CFEB0" w14:textId="77777777" w:rsidR="00807923" w:rsidRDefault="00807923" w:rsidP="001C35FB">
            <w:r>
              <w:t xml:space="preserve">Indicates whether the UE supports parallel transmission of </w:t>
            </w:r>
            <w:proofErr w:type="spellStart"/>
            <w:r>
              <w:t>MsgA</w:t>
            </w:r>
            <w:proofErr w:type="spellEnd"/>
            <w:r>
              <w:t xml:space="preserve"> and SRS/ PUCCH/ PUSCH across CCs </w:t>
            </w:r>
            <w:r w:rsidRPr="00B23EBC">
              <w:rPr>
                <w:highlight w:val="green"/>
              </w:rPr>
              <w:t>in an inter-band CA band combination</w:t>
            </w:r>
            <w:r>
              <w:t xml:space="preserve">. A UE supporting this feature shall also indicate support of </w:t>
            </w:r>
            <w:proofErr w:type="spellStart"/>
            <w:r>
              <w:rPr>
                <w:i/>
              </w:rPr>
              <w:t>parallelTxPRACH</w:t>
            </w:r>
            <w:proofErr w:type="spellEnd"/>
            <w:r>
              <w:rPr>
                <w:i/>
              </w:rPr>
              <w:t>-SRS-PUCCH-PUSCH</w:t>
            </w:r>
            <w:r>
              <w:t>.</w:t>
            </w:r>
          </w:p>
        </w:tc>
      </w:tr>
      <w:tr w:rsidR="00807923" w14:paraId="3B5E00D5" w14:textId="77777777" w:rsidTr="001C35FB">
        <w:tc>
          <w:tcPr>
            <w:tcW w:w="1219" w:type="dxa"/>
          </w:tcPr>
          <w:p w14:paraId="03C06EEA" w14:textId="77777777" w:rsidR="00807923" w:rsidRDefault="00807923" w:rsidP="001C35FB">
            <w:pPr>
              <w:pStyle w:val="TAL"/>
              <w:rPr>
                <w:rFonts w:ascii="Times New Roman" w:eastAsiaTheme="minorEastAsia" w:hAnsi="Times New Roman"/>
                <w:b/>
                <w:i/>
              </w:rPr>
            </w:pPr>
            <w:r w:rsidRPr="00B23EBC">
              <w:rPr>
                <w:rFonts w:hint="eastAsia"/>
              </w:rPr>
              <w:t>2</w:t>
            </w:r>
            <w:r w:rsidRPr="00B23EBC">
              <w:t>5-18(R</w:t>
            </w:r>
            <w:r>
              <w:t>17</w:t>
            </w:r>
            <w:r w:rsidRPr="00B23EBC">
              <w:t>)</w:t>
            </w:r>
          </w:p>
        </w:tc>
        <w:tc>
          <w:tcPr>
            <w:tcW w:w="2745" w:type="dxa"/>
          </w:tcPr>
          <w:p w14:paraId="086BBAC9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Support simultaneous PUCCH and PUSCH transmissions of different priority on different cells </w:t>
            </w:r>
            <w:r w:rsidRPr="00B23EBC">
              <w:rPr>
                <w:highlight w:val="cyan"/>
              </w:rPr>
              <w:t>for inter-band CA.</w:t>
            </w:r>
          </w:p>
        </w:tc>
        <w:tc>
          <w:tcPr>
            <w:tcW w:w="5807" w:type="dxa"/>
          </w:tcPr>
          <w:p w14:paraId="27E97834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parallelTxPUCCH-PUSCH-r17</w:t>
            </w:r>
          </w:p>
          <w:p w14:paraId="42B52BCC" w14:textId="77777777" w:rsidR="00807923" w:rsidRPr="004D709D" w:rsidRDefault="00807923" w:rsidP="001C35FB">
            <w:pPr>
              <w:pStyle w:val="TAL"/>
              <w:rPr>
                <w:rFonts w:ascii="Times New Roman" w:hAnsi="Times New Roman"/>
                <w:b/>
                <w:i/>
                <w:sz w:val="20"/>
              </w:rPr>
            </w:pPr>
            <w:r w:rsidRPr="004D709D">
              <w:rPr>
                <w:rFonts w:ascii="Times New Roman" w:hAnsi="Times New Roman"/>
                <w:sz w:val="20"/>
              </w:rPr>
              <w:t xml:space="preserve">Indicates whether the UE supports simultaneous PUCCH and PUSCH transmissions of different priority on different cells </w:t>
            </w:r>
            <w:r w:rsidRPr="004D709D">
              <w:rPr>
                <w:rFonts w:ascii="Times New Roman" w:hAnsi="Times New Roman"/>
                <w:sz w:val="20"/>
                <w:highlight w:val="cyan"/>
              </w:rPr>
              <w:t>for inter-band CA.</w:t>
            </w:r>
          </w:p>
        </w:tc>
      </w:tr>
    </w:tbl>
    <w:p w14:paraId="432DBDD9" w14:textId="7CCC9FB6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>Answer to Q2:</w:t>
      </w:r>
      <w:r w:rsidRPr="00807923">
        <w:rPr>
          <w:rFonts w:ascii="Arial" w:hAnsi="Arial" w:cs="Arial"/>
        </w:rPr>
        <w:t xml:space="preserve"> For the features listed in the Table 1, it is RAN1’s understanding that these features include the cases of the inter-band CA operation on MCG without NR-DC and the inter-band CA operation on MCG or SCG with NR-DC band combination case. Therefore, these features follow understanding #1.</w:t>
      </w:r>
    </w:p>
    <w:p w14:paraId="5C054074" w14:textId="77777777" w:rsidR="008A01E0" w:rsidRDefault="008A01E0" w:rsidP="00807923">
      <w:pPr>
        <w:spacing w:before="120" w:after="120"/>
        <w:rPr>
          <w:rFonts w:ascii="Arial" w:hAnsi="Arial" w:cs="Arial"/>
          <w:b/>
          <w:lang w:val="en-US" w:eastAsia="zh-CN"/>
        </w:rPr>
      </w:pPr>
    </w:p>
    <w:p w14:paraId="23EBB56E" w14:textId="2D13648D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4D709D">
        <w:rPr>
          <w:rFonts w:ascii="Arial" w:hAnsi="Arial" w:cs="Arial"/>
          <w:b/>
          <w:lang w:val="en-US" w:eastAsia="zh-CN"/>
        </w:rPr>
        <w:t>Q</w:t>
      </w:r>
      <w:r>
        <w:rPr>
          <w:rFonts w:ascii="Arial" w:hAnsi="Arial" w:cs="Arial"/>
          <w:b/>
          <w:lang w:val="en-US" w:eastAsia="zh-CN"/>
        </w:rPr>
        <w:t>3</w:t>
      </w:r>
      <w:r w:rsidRPr="004D709D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</w:t>
      </w:r>
      <w:r>
        <w:rPr>
          <w:rFonts w:ascii="Arial" w:hAnsi="Arial" w:cs="Arial"/>
          <w:b/>
          <w:lang w:val="en-US" w:eastAsia="zh-CN"/>
        </w:rPr>
        <w:t>ble 2</w:t>
      </w:r>
      <w:r w:rsidRPr="004D709D">
        <w:rPr>
          <w:rFonts w:ascii="Arial" w:hAnsi="Arial" w:cs="Arial"/>
          <w:b/>
          <w:lang w:val="en-US" w:eastAsia="zh-CN"/>
        </w:rPr>
        <w:t xml:space="preserve"> can also be applied to the NR-DC band combination </w:t>
      </w:r>
      <w:r>
        <w:rPr>
          <w:rFonts w:ascii="Arial" w:hAnsi="Arial" w:cs="Arial"/>
          <w:b/>
          <w:lang w:val="en-US" w:eastAsia="zh-CN"/>
        </w:rPr>
        <w:t>with the intra</w:t>
      </w:r>
      <w:r w:rsidRPr="004D709D">
        <w:rPr>
          <w:rFonts w:ascii="Arial" w:hAnsi="Arial" w:cs="Arial"/>
          <w:b/>
          <w:lang w:val="en-US" w:eastAsia="zh-CN"/>
        </w:rPr>
        <w:t xml:space="preserve">-band </w:t>
      </w:r>
      <w:r>
        <w:rPr>
          <w:rFonts w:ascii="Arial" w:hAnsi="Arial" w:cs="Arial"/>
          <w:b/>
          <w:lang w:val="en-US" w:eastAsia="zh-CN"/>
        </w:rPr>
        <w:t xml:space="preserve">non-contiguous </w:t>
      </w:r>
      <w:r w:rsidRPr="004D709D">
        <w:rPr>
          <w:rFonts w:ascii="Arial" w:hAnsi="Arial" w:cs="Arial"/>
          <w:b/>
          <w:lang w:val="en-US" w:eastAsia="zh-CN"/>
        </w:rPr>
        <w:t>CA operation on the MCG/SCG</w:t>
      </w:r>
      <w:r>
        <w:rPr>
          <w:rFonts w:ascii="Arial" w:hAnsi="Arial" w:cs="Arial"/>
          <w:b/>
          <w:lang w:val="en-US" w:eastAsia="zh-CN"/>
        </w:rPr>
        <w:t xml:space="preserve"> or only to intra-band non-contiguous CA band combination?</w:t>
      </w:r>
    </w:p>
    <w:p w14:paraId="249BFEFA" w14:textId="77777777" w:rsidR="00807923" w:rsidRPr="007578DD" w:rsidRDefault="00807923" w:rsidP="00807923">
      <w:pPr>
        <w:spacing w:before="12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Table 2</w:t>
      </w:r>
      <w:r w:rsidRPr="007578DD">
        <w:rPr>
          <w:rFonts w:ascii="Arial" w:hAnsi="Arial" w:cs="Arial"/>
          <w:b/>
          <w:sz w:val="22"/>
          <w:szCs w:val="22"/>
          <w:lang w:val="en-US" w:eastAsia="zh-CN"/>
        </w:rPr>
        <w:t>: Parall</w:t>
      </w:r>
      <w:r>
        <w:rPr>
          <w:rFonts w:ascii="Arial" w:hAnsi="Arial" w:cs="Arial"/>
          <w:b/>
          <w:sz w:val="22"/>
          <w:szCs w:val="22"/>
          <w:lang w:val="en-US" w:eastAsia="zh-CN"/>
        </w:rPr>
        <w:t>el Tx Capability with Intra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  <w:lang w:val="en-US" w:eastAsia="zh-CN"/>
        </w:rPr>
        <w:t>band non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sz w:val="22"/>
          <w:szCs w:val="22"/>
          <w:lang w:val="en-US" w:eastAsia="zh-CN"/>
        </w:rPr>
        <w:t>contiguous</w:t>
      </w:r>
      <w:r w:rsidRPr="007578DD">
        <w:rPr>
          <w:rFonts w:ascii="Arial" w:hAnsi="Arial" w:cs="Arial"/>
          <w:b/>
          <w:sz w:val="22"/>
          <w:szCs w:val="22"/>
          <w:lang w:val="en-US" w:eastAsia="zh-CN"/>
        </w:rPr>
        <w:t xml:space="preserve"> CA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1219"/>
        <w:gridCol w:w="2604"/>
        <w:gridCol w:w="5948"/>
      </w:tblGrid>
      <w:tr w:rsidR="00807923" w:rsidRPr="00B23EBC" w14:paraId="0D43DFB9" w14:textId="77777777" w:rsidTr="001C35FB">
        <w:tc>
          <w:tcPr>
            <w:tcW w:w="1219" w:type="dxa"/>
          </w:tcPr>
          <w:p w14:paraId="0F917146" w14:textId="77777777" w:rsidR="00807923" w:rsidRPr="00B23EBC" w:rsidRDefault="00807923" w:rsidP="001C35FB">
            <w:pPr>
              <w:jc w:val="center"/>
              <w:rPr>
                <w:b/>
              </w:rPr>
            </w:pPr>
            <w:r w:rsidRPr="00B23EBC">
              <w:rPr>
                <w:b/>
              </w:rPr>
              <w:t>F</w:t>
            </w:r>
            <w:r>
              <w:rPr>
                <w:b/>
              </w:rPr>
              <w:t>G</w:t>
            </w:r>
            <w:r w:rsidRPr="00B23EBC">
              <w:rPr>
                <w:b/>
              </w:rPr>
              <w:t xml:space="preserve"> Index</w:t>
            </w:r>
          </w:p>
        </w:tc>
        <w:tc>
          <w:tcPr>
            <w:tcW w:w="2604" w:type="dxa"/>
          </w:tcPr>
          <w:p w14:paraId="59B34399" w14:textId="77777777" w:rsidR="00807923" w:rsidRPr="00B23EBC" w:rsidRDefault="00807923" w:rsidP="001C35FB">
            <w:pPr>
              <w:jc w:val="center"/>
              <w:rPr>
                <w:b/>
              </w:rPr>
            </w:pP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an1 Description in the Feature list Table</w:t>
            </w:r>
          </w:p>
        </w:tc>
        <w:tc>
          <w:tcPr>
            <w:tcW w:w="5948" w:type="dxa"/>
          </w:tcPr>
          <w:p w14:paraId="4D353520" w14:textId="77777777" w:rsidR="00807923" w:rsidRPr="00B23EBC" w:rsidRDefault="00807923" w:rsidP="001C35FB">
            <w:pPr>
              <w:jc w:val="center"/>
              <w:rPr>
                <w:b/>
              </w:rPr>
            </w:pPr>
            <w:r>
              <w:rPr>
                <w:b/>
              </w:rPr>
              <w:t xml:space="preserve">Current </w:t>
            </w:r>
            <w:r w:rsidRPr="00B23EBC">
              <w:rPr>
                <w:rFonts w:hint="eastAsia"/>
                <w:b/>
              </w:rPr>
              <w:t>R</w:t>
            </w:r>
            <w:r w:rsidRPr="00B23EBC">
              <w:rPr>
                <w:b/>
              </w:rPr>
              <w:t>an2 Field description</w:t>
            </w:r>
          </w:p>
        </w:tc>
      </w:tr>
      <w:tr w:rsidR="00807923" w14:paraId="58AC997B" w14:textId="77777777" w:rsidTr="001C35FB">
        <w:tc>
          <w:tcPr>
            <w:tcW w:w="1219" w:type="dxa"/>
          </w:tcPr>
          <w:p w14:paraId="7FEA808A" w14:textId="77777777" w:rsidR="00807923" w:rsidRDefault="00807923" w:rsidP="001C35FB">
            <w:pPr>
              <w:pStyle w:val="TAL"/>
              <w:rPr>
                <w:rFonts w:ascii="Times New Roman" w:eastAsiaTheme="minorEastAsia" w:hAnsi="Times New Roman"/>
                <w:b/>
              </w:rPr>
            </w:pPr>
            <w:r w:rsidRPr="00B23EBC">
              <w:rPr>
                <w:rFonts w:hint="eastAsia"/>
              </w:rPr>
              <w:t>3</w:t>
            </w:r>
            <w:r w:rsidRPr="00B23EBC">
              <w:t>9-2(R</w:t>
            </w:r>
            <w:r>
              <w:t>17</w:t>
            </w:r>
            <w:r w:rsidRPr="00B23EBC">
              <w:t>)</w:t>
            </w:r>
          </w:p>
        </w:tc>
        <w:tc>
          <w:tcPr>
            <w:tcW w:w="2604" w:type="dxa"/>
          </w:tcPr>
          <w:p w14:paraId="62522125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Parallel PRACH and SRS/PUCCH/PUSCH transmissions across CCs in </w:t>
            </w:r>
            <w:r w:rsidRPr="00B23EBC">
              <w:rPr>
                <w:highlight w:val="yellow"/>
              </w:rPr>
              <w:t>intra-band non-contiguous CA</w:t>
            </w:r>
          </w:p>
        </w:tc>
        <w:tc>
          <w:tcPr>
            <w:tcW w:w="5948" w:type="dxa"/>
          </w:tcPr>
          <w:p w14:paraId="03CE81C1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parallelTxPRACH-SRS-PUCCH-PUSCH-intraBand-r17</w:t>
            </w:r>
          </w:p>
          <w:p w14:paraId="24547F83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Indicates whether the UE supports parallel transmission of PRACH and SRS/PUCCH/PUSCH across CCs in </w:t>
            </w:r>
            <w:r>
              <w:rPr>
                <w:rFonts w:ascii="Times New Roman" w:hAnsi="Times New Roman"/>
                <w:highlight w:val="green"/>
              </w:rPr>
              <w:t>an intra-band non-contiguous CA band combination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807923" w14:paraId="3EF83BDB" w14:textId="77777777" w:rsidTr="001C35FB">
        <w:tc>
          <w:tcPr>
            <w:tcW w:w="1219" w:type="dxa"/>
          </w:tcPr>
          <w:p w14:paraId="7088FC2A" w14:textId="77777777" w:rsidR="00807923" w:rsidRPr="00B23EBC" w:rsidRDefault="00807923" w:rsidP="001C35FB">
            <w:pPr>
              <w:pStyle w:val="TAL"/>
            </w:pPr>
            <w:r w:rsidRPr="00B23EBC">
              <w:t>39</w:t>
            </w:r>
            <w:r w:rsidRPr="00B23EBC">
              <w:rPr>
                <w:rFonts w:hint="eastAsia"/>
              </w:rPr>
              <w:t>-</w:t>
            </w:r>
            <w:r w:rsidRPr="00B23EBC">
              <w:t>4(R</w:t>
            </w:r>
            <w:r>
              <w:t>17</w:t>
            </w:r>
            <w:r w:rsidRPr="00B23EBC">
              <w:t>)</w:t>
            </w:r>
          </w:p>
          <w:p w14:paraId="523EDA75" w14:textId="77777777" w:rsidR="00807923" w:rsidRDefault="00807923" w:rsidP="001C35FB">
            <w:pPr>
              <w:pStyle w:val="TAL"/>
              <w:ind w:left="822" w:hanging="402"/>
              <w:rPr>
                <w:rFonts w:eastAsiaTheme="minorEastAsia"/>
                <w:b/>
                <w:i/>
                <w:highlight w:val="green"/>
              </w:rPr>
            </w:pPr>
          </w:p>
        </w:tc>
        <w:tc>
          <w:tcPr>
            <w:tcW w:w="2604" w:type="dxa"/>
          </w:tcPr>
          <w:p w14:paraId="504F9671" w14:textId="77777777" w:rsidR="00807923" w:rsidRDefault="00807923" w:rsidP="001C35FB">
            <w:pPr>
              <w:pStyle w:val="TAL"/>
            </w:pPr>
            <w:r>
              <w:t xml:space="preserve">Parallel </w:t>
            </w:r>
            <w:proofErr w:type="spellStart"/>
            <w:r>
              <w:t>MsgA</w:t>
            </w:r>
            <w:proofErr w:type="spellEnd"/>
            <w:r>
              <w:t xml:space="preserve"> and SRS/PUCCH/PUSCH</w:t>
            </w:r>
          </w:p>
          <w:p w14:paraId="184B4206" w14:textId="77777777" w:rsidR="00807923" w:rsidRDefault="00807923" w:rsidP="001C35FB">
            <w:pPr>
              <w:pStyle w:val="TAL"/>
            </w:pPr>
            <w:r>
              <w:t xml:space="preserve"> transmissions across CCs in</w:t>
            </w:r>
          </w:p>
          <w:p w14:paraId="1A3092E9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 </w:t>
            </w:r>
            <w:r w:rsidRPr="00B23EBC">
              <w:rPr>
                <w:highlight w:val="yellow"/>
              </w:rPr>
              <w:t>intra-band non-contiguous CA</w:t>
            </w:r>
            <w:r>
              <w:t>(Prerequisite 9-3)</w:t>
            </w:r>
          </w:p>
        </w:tc>
        <w:tc>
          <w:tcPr>
            <w:tcW w:w="5948" w:type="dxa"/>
          </w:tcPr>
          <w:p w14:paraId="5480A6FF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parallelTxMsgA-SRS-PUCCH-PUSCH-intraBand-r17</w:t>
            </w:r>
          </w:p>
          <w:p w14:paraId="669360DF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Indicates whether the UE supports parallel transmission of </w:t>
            </w:r>
            <w:proofErr w:type="spellStart"/>
            <w:r>
              <w:rPr>
                <w:rFonts w:ascii="Times New Roman" w:hAnsi="Times New Roman"/>
              </w:rPr>
              <w:t>MsgA</w:t>
            </w:r>
            <w:proofErr w:type="spellEnd"/>
            <w:r>
              <w:rPr>
                <w:rFonts w:ascii="Times New Roman" w:hAnsi="Times New Roman"/>
              </w:rPr>
              <w:t xml:space="preserve"> and SRS/ PUCCH/ PUSCH across CCs in </w:t>
            </w:r>
            <w:r>
              <w:rPr>
                <w:rFonts w:ascii="Times New Roman" w:hAnsi="Times New Roman"/>
                <w:highlight w:val="green"/>
              </w:rPr>
              <w:t>an intra-band non-contiguous CA band combination.</w:t>
            </w:r>
            <w:r>
              <w:rPr>
                <w:rFonts w:ascii="Times New Roman" w:hAnsi="Times New Roman"/>
              </w:rPr>
              <w:t xml:space="preserve"> The UE indicating support of this field shall also indicate support of </w:t>
            </w:r>
            <w:r>
              <w:rPr>
                <w:rFonts w:ascii="Times New Roman" w:hAnsi="Times New Roman"/>
                <w:i/>
              </w:rPr>
              <w:t>parallelTxMsgA-SRS-PUCCH-PUSCH-r1</w:t>
            </w:r>
            <w:r w:rsidRPr="006D37D4">
              <w:rPr>
                <w:rFonts w:ascii="Times New Roman" w:hAnsi="Times New Roman"/>
                <w:i/>
              </w:rPr>
              <w:t>6</w:t>
            </w:r>
            <w:r w:rsidRPr="006D37D4">
              <w:rPr>
                <w:rFonts w:ascii="Times New Roman" w:hAnsi="Times New Roman"/>
              </w:rPr>
              <w:t xml:space="preserve"> and </w:t>
            </w:r>
            <w:r w:rsidRPr="006D37D4">
              <w:rPr>
                <w:rFonts w:ascii="Times New Roman" w:hAnsi="Times New Roman"/>
                <w:i/>
              </w:rPr>
              <w:t>parallelTxPRACH-SRS-PUCCH-PUSCH-intraBand-r17</w:t>
            </w:r>
            <w:r w:rsidRPr="006D37D4">
              <w:rPr>
                <w:rFonts w:ascii="Times New Roman" w:hAnsi="Times New Roman"/>
              </w:rPr>
              <w:t>.</w:t>
            </w:r>
          </w:p>
        </w:tc>
      </w:tr>
      <w:tr w:rsidR="00807923" w14:paraId="1CF7470D" w14:textId="77777777" w:rsidTr="001C35FB">
        <w:tc>
          <w:tcPr>
            <w:tcW w:w="1219" w:type="dxa"/>
          </w:tcPr>
          <w:p w14:paraId="541D092A" w14:textId="77777777" w:rsidR="00807923" w:rsidRDefault="00807923" w:rsidP="001C35FB">
            <w:pPr>
              <w:pStyle w:val="TAL"/>
              <w:rPr>
                <w:rFonts w:ascii="Times New Roman" w:eastAsiaTheme="minorEastAsia" w:hAnsi="Times New Roman"/>
                <w:b/>
                <w:i/>
              </w:rPr>
            </w:pPr>
            <w:r w:rsidRPr="00B23EBC">
              <w:rPr>
                <w:rFonts w:hint="eastAsia"/>
              </w:rPr>
              <w:t>3</w:t>
            </w:r>
            <w:r w:rsidRPr="00B23EBC">
              <w:t>9-1(R</w:t>
            </w:r>
            <w:r>
              <w:t>17</w:t>
            </w:r>
            <w:r w:rsidRPr="00B23EBC">
              <w:t>)</w:t>
            </w:r>
          </w:p>
        </w:tc>
        <w:tc>
          <w:tcPr>
            <w:tcW w:w="2604" w:type="dxa"/>
          </w:tcPr>
          <w:p w14:paraId="78F56A78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t xml:space="preserve">Parallel SRS and PUCCH/PUSCH transmission across CCs </w:t>
            </w:r>
            <w:r w:rsidRPr="00B23EBC">
              <w:rPr>
                <w:highlight w:val="yellow"/>
              </w:rPr>
              <w:t>in intra-band non-contiguous CA</w:t>
            </w:r>
          </w:p>
        </w:tc>
        <w:tc>
          <w:tcPr>
            <w:tcW w:w="5948" w:type="dxa"/>
          </w:tcPr>
          <w:p w14:paraId="7A02721B" w14:textId="77777777" w:rsidR="00807923" w:rsidRDefault="00807923" w:rsidP="001C35FB">
            <w:pPr>
              <w:pStyle w:val="TAL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parallelTxSRS-PUCCH-PUSCH-intraBand-r17</w:t>
            </w:r>
          </w:p>
          <w:p w14:paraId="4AE06108" w14:textId="77777777" w:rsidR="00807923" w:rsidRPr="006D37D4" w:rsidRDefault="00807923" w:rsidP="001C35FB">
            <w:pPr>
              <w:pStyle w:val="TAL"/>
              <w:rPr>
                <w:rFonts w:ascii="Times New Roman" w:hAnsi="Times New Roman"/>
                <w:b/>
                <w:i/>
                <w:sz w:val="20"/>
              </w:rPr>
            </w:pPr>
            <w:r w:rsidRPr="006D37D4">
              <w:rPr>
                <w:rFonts w:ascii="Times New Roman" w:hAnsi="Times New Roman"/>
                <w:sz w:val="20"/>
              </w:rPr>
              <w:t xml:space="preserve">Indicates whether the UE supports parallel transmission of SRS and PUCCH/ PUSCH across CCs </w:t>
            </w:r>
            <w:r w:rsidRPr="006D37D4">
              <w:rPr>
                <w:rFonts w:ascii="Times New Roman" w:hAnsi="Times New Roman"/>
                <w:sz w:val="20"/>
                <w:highlight w:val="green"/>
              </w:rPr>
              <w:t>in an intra-band non-contiguous CA band combination.</w:t>
            </w:r>
          </w:p>
        </w:tc>
      </w:tr>
    </w:tbl>
    <w:p w14:paraId="6325A2C2" w14:textId="395B493E" w:rsidR="00807923" w:rsidRDefault="00807923" w:rsidP="009F619E">
      <w:pPr>
        <w:spacing w:after="100" w:afterAutospacing="1"/>
        <w:jc w:val="both"/>
        <w:rPr>
          <w:rFonts w:ascii="Arial" w:hAnsi="Arial" w:cs="Arial"/>
          <w:highlight w:val="yellow"/>
        </w:rPr>
      </w:pPr>
    </w:p>
    <w:p w14:paraId="7E159953" w14:textId="521E400E" w:rsidR="00807923" w:rsidRPr="00807923" w:rsidRDefault="00807923" w:rsidP="009F619E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  <w:b/>
          <w:bCs/>
        </w:rPr>
        <w:t>Answer to Q</w:t>
      </w:r>
      <w:r w:rsidR="008A01E0">
        <w:rPr>
          <w:rFonts w:ascii="Arial" w:hAnsi="Arial" w:cs="Arial"/>
          <w:b/>
          <w:bCs/>
        </w:rPr>
        <w:t>3</w:t>
      </w:r>
      <w:r w:rsidRPr="00807923">
        <w:rPr>
          <w:rFonts w:ascii="Arial" w:hAnsi="Arial" w:cs="Arial"/>
          <w:b/>
          <w:bCs/>
        </w:rPr>
        <w:t>:</w:t>
      </w:r>
      <w:r w:rsidRPr="00807923">
        <w:rPr>
          <w:rFonts w:ascii="Arial" w:hAnsi="Arial" w:cs="Arial"/>
        </w:rPr>
        <w:t xml:space="preserve"> For the features listed in the Table 2, it is RAN1’s understanding that these features include the cases of the intra-band non-contiguous CA operation on MCG without NR-DC and the intra-band non-contiguous CA operation on MCG or SCG with NR-DC band combination case.</w:t>
      </w:r>
    </w:p>
    <w:p w14:paraId="47E3C1FD" w14:textId="77777777" w:rsidR="00B97703" w:rsidRPr="00807923" w:rsidRDefault="002F1940" w:rsidP="000F6242">
      <w:pPr>
        <w:pStyle w:val="1"/>
      </w:pPr>
      <w:r w:rsidRPr="00807923">
        <w:t>2</w:t>
      </w:r>
      <w:r w:rsidRPr="00807923">
        <w:tab/>
      </w:r>
      <w:r w:rsidR="000F6242" w:rsidRPr="00807923">
        <w:t>Actions</w:t>
      </w:r>
    </w:p>
    <w:p w14:paraId="0795D690" w14:textId="56B86390" w:rsidR="00B97703" w:rsidRPr="0080792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807923">
        <w:rPr>
          <w:rFonts w:ascii="Arial" w:hAnsi="Arial" w:cs="Arial"/>
          <w:b/>
        </w:rPr>
        <w:t>To</w:t>
      </w:r>
      <w:r w:rsidR="000F6242" w:rsidRPr="00807923">
        <w:rPr>
          <w:rFonts w:ascii="Arial" w:hAnsi="Arial" w:cs="Arial"/>
          <w:b/>
        </w:rPr>
        <w:t xml:space="preserve"> </w:t>
      </w:r>
      <w:r w:rsidR="0032055A" w:rsidRPr="00807923">
        <w:rPr>
          <w:rFonts w:ascii="Arial" w:hAnsi="Arial" w:cs="Arial"/>
          <w:b/>
        </w:rPr>
        <w:t>RAN</w:t>
      </w:r>
      <w:r w:rsidR="00BC0DCE" w:rsidRPr="00807923">
        <w:rPr>
          <w:rFonts w:ascii="Arial" w:hAnsi="Arial" w:cs="Arial"/>
          <w:b/>
        </w:rPr>
        <w:t xml:space="preserve"> WG2</w:t>
      </w:r>
    </w:p>
    <w:p w14:paraId="0259F69C" w14:textId="238861BA" w:rsidR="001A7406" w:rsidRDefault="00B97703" w:rsidP="002A48CE">
      <w:pPr>
        <w:spacing w:after="120"/>
        <w:ind w:left="993" w:hanging="993"/>
        <w:rPr>
          <w:rFonts w:ascii="Arial" w:hAnsi="Arial" w:cs="Arial"/>
          <w:lang w:eastAsia="zh-CN"/>
        </w:rPr>
      </w:pPr>
      <w:r w:rsidRPr="00807923">
        <w:rPr>
          <w:rFonts w:ascii="Arial" w:hAnsi="Arial" w:cs="Arial"/>
          <w:b/>
        </w:rPr>
        <w:t xml:space="preserve">ACTION: </w:t>
      </w:r>
      <w:r w:rsidRPr="00807923">
        <w:rPr>
          <w:rFonts w:ascii="Arial" w:hAnsi="Arial" w:cs="Arial"/>
          <w:b/>
          <w:color w:val="0070C0"/>
        </w:rPr>
        <w:tab/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RAN1 respectfully ask </w:t>
      </w:r>
      <w:r w:rsidR="0032055A" w:rsidRPr="00807923">
        <w:rPr>
          <w:rFonts w:ascii="Arial" w:eastAsiaTheme="minorEastAsia" w:hAnsi="Arial" w:cs="Arial"/>
          <w:lang w:val="en-US" w:eastAsia="zh-CN"/>
        </w:rPr>
        <w:t>RAN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2 </w:t>
      </w:r>
      <w:r w:rsidR="00B87887" w:rsidRPr="00807923">
        <w:rPr>
          <w:rFonts w:ascii="Arial" w:eastAsiaTheme="minorEastAsia" w:hAnsi="Arial" w:cs="Arial"/>
          <w:lang w:val="en-US" w:eastAsia="zh-CN"/>
        </w:rPr>
        <w:t xml:space="preserve">to </w:t>
      </w:r>
      <w:r w:rsidR="0032055A" w:rsidRPr="00807923">
        <w:rPr>
          <w:rFonts w:ascii="Arial" w:eastAsiaTheme="minorEastAsia" w:hAnsi="Arial" w:cs="Arial"/>
          <w:lang w:val="en-US" w:eastAsia="zh-CN"/>
        </w:rPr>
        <w:t>take into account the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 </w:t>
      </w:r>
      <w:r w:rsidR="00002C4B" w:rsidRPr="00807923">
        <w:rPr>
          <w:rFonts w:ascii="Arial" w:hAnsi="Arial" w:cs="Arial"/>
          <w:lang w:eastAsia="zh-CN"/>
        </w:rPr>
        <w:t>following</w:t>
      </w:r>
      <w:r w:rsidR="0032055A" w:rsidRPr="00807923">
        <w:rPr>
          <w:rFonts w:ascii="Arial" w:hAnsi="Arial" w:cs="Arial"/>
          <w:lang w:eastAsia="zh-CN"/>
        </w:rPr>
        <w:t xml:space="preserve"> replies in the future work</w:t>
      </w:r>
      <w:r w:rsidR="001A7406" w:rsidRPr="00807923">
        <w:rPr>
          <w:rFonts w:ascii="Arial" w:hAnsi="Arial" w:cs="Arial"/>
          <w:lang w:eastAsia="zh-CN"/>
        </w:rPr>
        <w:t>.</w:t>
      </w:r>
    </w:p>
    <w:p w14:paraId="7CC3D448" w14:textId="77777777" w:rsidR="00807923" w:rsidRP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lang w:val="en-US" w:eastAsia="zh-CN"/>
        </w:rPr>
        <w:t>Q1: For the application of  “</w:t>
      </w:r>
      <w:r w:rsidRPr="00807923">
        <w:rPr>
          <w:rFonts w:ascii="Arial" w:hAnsi="Arial" w:cs="Arial"/>
          <w:b/>
        </w:rPr>
        <w:t>Simultaneous PUSCH and PUCCH transmissions of same priority on different inter-band cells” capability, which understanding is aligned with RAN1’s intention?</w:t>
      </w:r>
    </w:p>
    <w:p w14:paraId="7FB3DA7E" w14:textId="77777777" w:rsidR="00807923" w:rsidRPr="00807923" w:rsidRDefault="00807923" w:rsidP="00807923">
      <w:pPr>
        <w:pStyle w:val="af9"/>
        <w:widowControl w:val="0"/>
        <w:numPr>
          <w:ilvl w:val="0"/>
          <w:numId w:val="16"/>
        </w:numPr>
        <w:overflowPunct/>
        <w:autoSpaceDE/>
        <w:autoSpaceDN/>
        <w:adjustRightInd/>
        <w:spacing w:before="120" w:after="120"/>
        <w:ind w:firstLineChars="0"/>
        <w:jc w:val="both"/>
        <w:textAlignment w:val="auto"/>
        <w:rPr>
          <w:rFonts w:ascii="Arial" w:hAnsi="Arial" w:cs="Arial"/>
          <w:b/>
        </w:rPr>
      </w:pPr>
      <w:r w:rsidRPr="00807923">
        <w:rPr>
          <w:rFonts w:ascii="Arial" w:hAnsi="Arial" w:cs="Arial"/>
          <w:b/>
        </w:rPr>
        <w:t>Understanding #1: This capability can also be applied to the NR-DC band combination with the inter-</w:t>
      </w:r>
      <w:r w:rsidRPr="00807923">
        <w:rPr>
          <w:rFonts w:ascii="Arial" w:hAnsi="Arial" w:cs="Arial"/>
          <w:b/>
        </w:rPr>
        <w:lastRenderedPageBreak/>
        <w:t>band CA operation on the MCG/SCG;</w:t>
      </w:r>
    </w:p>
    <w:p w14:paraId="31D21C38" w14:textId="77777777" w:rsidR="00807923" w:rsidRPr="00807923" w:rsidRDefault="00807923" w:rsidP="00807923">
      <w:pPr>
        <w:pStyle w:val="af9"/>
        <w:widowControl w:val="0"/>
        <w:numPr>
          <w:ilvl w:val="0"/>
          <w:numId w:val="16"/>
        </w:numPr>
        <w:overflowPunct/>
        <w:autoSpaceDE/>
        <w:autoSpaceDN/>
        <w:adjustRightInd/>
        <w:spacing w:before="120" w:after="120"/>
        <w:ind w:firstLineChars="0"/>
        <w:jc w:val="both"/>
        <w:textAlignment w:val="auto"/>
        <w:rPr>
          <w:rFonts w:ascii="Arial" w:hAnsi="Arial" w:cs="Arial"/>
          <w:b/>
        </w:rPr>
      </w:pPr>
      <w:r w:rsidRPr="00807923">
        <w:rPr>
          <w:rFonts w:ascii="Arial" w:hAnsi="Arial" w:cs="Arial"/>
          <w:b/>
        </w:rPr>
        <w:t>Understanding #2: This capability can only be applied to the inter-band CA band combination</w:t>
      </w:r>
    </w:p>
    <w:p w14:paraId="38502E02" w14:textId="77777777" w:rsidR="00807923" w:rsidRPr="00807923" w:rsidRDefault="00807923" w:rsidP="00807923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  <w:b/>
          <w:bCs/>
        </w:rPr>
        <w:t>Answer to Q1:</w:t>
      </w:r>
      <w:r w:rsidRPr="00807923">
        <w:rPr>
          <w:rFonts w:ascii="Arial" w:hAnsi="Arial" w:cs="Arial"/>
        </w:rPr>
        <w:t xml:space="preserve"> For inter-band CA case, it is RAN1’s understanding that it includes the inter-band CA operation </w:t>
      </w:r>
      <w:r>
        <w:rPr>
          <w:rFonts w:ascii="Arial" w:hAnsi="Arial" w:cs="Arial"/>
        </w:rPr>
        <w:t xml:space="preserve">on MCG </w:t>
      </w:r>
      <w:r w:rsidRPr="00807923">
        <w:rPr>
          <w:rFonts w:ascii="Arial" w:hAnsi="Arial" w:cs="Arial"/>
        </w:rPr>
        <w:t xml:space="preserve">without NR-DC and also the inter-band CA operation on MCG or SCG with NR-DC band combination case. Therefore, regarding the application of </w:t>
      </w:r>
      <w:r w:rsidRPr="00807923">
        <w:rPr>
          <w:rFonts w:ascii="Arial" w:hAnsi="Arial" w:cs="Arial" w:hint="eastAsia"/>
        </w:rPr>
        <w:t>“</w:t>
      </w:r>
      <w:r w:rsidRPr="00807923">
        <w:rPr>
          <w:rFonts w:ascii="Arial" w:hAnsi="Arial" w:cs="Arial"/>
        </w:rPr>
        <w:t>Simultaneous PUSCH and PUCCH transmissions of same priority on different inter-band cells” capability, understanding #1 is aligned with RAN1’s intention.</w:t>
      </w:r>
    </w:p>
    <w:p w14:paraId="7701CFAD" w14:textId="77777777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4D709D">
        <w:rPr>
          <w:rFonts w:ascii="Arial" w:hAnsi="Arial" w:cs="Arial"/>
          <w:b/>
          <w:lang w:val="en-US" w:eastAsia="zh-CN"/>
        </w:rPr>
        <w:t>Q2: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Table 1 </w:t>
      </w:r>
      <w:r>
        <w:rPr>
          <w:rFonts w:ascii="Arial" w:hAnsi="Arial" w:cs="Arial"/>
          <w:b/>
          <w:lang w:val="en-US" w:eastAsia="zh-CN"/>
        </w:rPr>
        <w:t>follow understanding #1 or understanding #2?</w:t>
      </w:r>
    </w:p>
    <w:p w14:paraId="1B890E98" w14:textId="77777777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>Answer to Q2:</w:t>
      </w:r>
      <w:r w:rsidRPr="00807923">
        <w:rPr>
          <w:rFonts w:ascii="Arial" w:hAnsi="Arial" w:cs="Arial"/>
        </w:rPr>
        <w:t xml:space="preserve"> For the features listed in the Table 1, it is RAN1’s understanding that these features include the cases of the inter-band CA operation on MCG without NR-DC and the inter-band CA operation on MCG or SCG with NR-DC band combination case. Therefore, these features follow understanding #1.</w:t>
      </w:r>
    </w:p>
    <w:p w14:paraId="7401A2AD" w14:textId="77777777" w:rsidR="00807923" w:rsidRDefault="00807923" w:rsidP="00807923">
      <w:pPr>
        <w:spacing w:before="120" w:after="120"/>
        <w:rPr>
          <w:rFonts w:ascii="Arial" w:hAnsi="Arial" w:cs="Arial"/>
          <w:b/>
          <w:lang w:val="en-US" w:eastAsia="zh-CN"/>
        </w:rPr>
      </w:pPr>
      <w:r w:rsidRPr="004D709D">
        <w:rPr>
          <w:rFonts w:ascii="Arial" w:hAnsi="Arial" w:cs="Arial"/>
          <w:b/>
          <w:lang w:val="en-US" w:eastAsia="zh-CN"/>
        </w:rPr>
        <w:t>Q</w:t>
      </w:r>
      <w:r>
        <w:rPr>
          <w:rFonts w:ascii="Arial" w:hAnsi="Arial" w:cs="Arial"/>
          <w:b/>
          <w:lang w:val="en-US" w:eastAsia="zh-CN"/>
        </w:rPr>
        <w:t>3</w:t>
      </w:r>
      <w:r w:rsidRPr="004D709D">
        <w:rPr>
          <w:rFonts w:ascii="Arial" w:hAnsi="Arial" w:cs="Arial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Whether</w:t>
      </w:r>
      <w:r w:rsidRPr="004D709D">
        <w:rPr>
          <w:rFonts w:ascii="Arial" w:hAnsi="Arial" w:cs="Arial"/>
          <w:b/>
          <w:lang w:val="en-US" w:eastAsia="zh-CN"/>
        </w:rPr>
        <w:t xml:space="preserve"> Features listed in the Ta</w:t>
      </w:r>
      <w:r>
        <w:rPr>
          <w:rFonts w:ascii="Arial" w:hAnsi="Arial" w:cs="Arial"/>
          <w:b/>
          <w:lang w:val="en-US" w:eastAsia="zh-CN"/>
        </w:rPr>
        <w:t>ble 2</w:t>
      </w:r>
      <w:r w:rsidRPr="004D709D">
        <w:rPr>
          <w:rFonts w:ascii="Arial" w:hAnsi="Arial" w:cs="Arial"/>
          <w:b/>
          <w:lang w:val="en-US" w:eastAsia="zh-CN"/>
        </w:rPr>
        <w:t xml:space="preserve"> can also be applied to the NR-DC band combination </w:t>
      </w:r>
      <w:r>
        <w:rPr>
          <w:rFonts w:ascii="Arial" w:hAnsi="Arial" w:cs="Arial"/>
          <w:b/>
          <w:lang w:val="en-US" w:eastAsia="zh-CN"/>
        </w:rPr>
        <w:t>with the intra</w:t>
      </w:r>
      <w:r w:rsidRPr="004D709D">
        <w:rPr>
          <w:rFonts w:ascii="Arial" w:hAnsi="Arial" w:cs="Arial"/>
          <w:b/>
          <w:lang w:val="en-US" w:eastAsia="zh-CN"/>
        </w:rPr>
        <w:t xml:space="preserve">-band </w:t>
      </w:r>
      <w:r>
        <w:rPr>
          <w:rFonts w:ascii="Arial" w:hAnsi="Arial" w:cs="Arial"/>
          <w:b/>
          <w:lang w:val="en-US" w:eastAsia="zh-CN"/>
        </w:rPr>
        <w:t xml:space="preserve">non-contiguous </w:t>
      </w:r>
      <w:r w:rsidRPr="004D709D">
        <w:rPr>
          <w:rFonts w:ascii="Arial" w:hAnsi="Arial" w:cs="Arial"/>
          <w:b/>
          <w:lang w:val="en-US" w:eastAsia="zh-CN"/>
        </w:rPr>
        <w:t>CA operation on the MCG/SCG</w:t>
      </w:r>
      <w:r>
        <w:rPr>
          <w:rFonts w:ascii="Arial" w:hAnsi="Arial" w:cs="Arial"/>
          <w:b/>
          <w:lang w:val="en-US" w:eastAsia="zh-CN"/>
        </w:rPr>
        <w:t xml:space="preserve"> or only to intra-band non-contiguous CA band combination?</w:t>
      </w:r>
    </w:p>
    <w:p w14:paraId="7DCAAF4B" w14:textId="35796C0E" w:rsidR="00807923" w:rsidRPr="00807923" w:rsidRDefault="00807923" w:rsidP="00807923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  <w:b/>
          <w:bCs/>
        </w:rPr>
        <w:t>Answer to Q</w:t>
      </w:r>
      <w:r w:rsidR="008A01E0">
        <w:rPr>
          <w:rFonts w:ascii="Arial" w:hAnsi="Arial" w:cs="Arial"/>
          <w:b/>
          <w:bCs/>
        </w:rPr>
        <w:t>3</w:t>
      </w:r>
      <w:r w:rsidRPr="00807923">
        <w:rPr>
          <w:rFonts w:ascii="Arial" w:hAnsi="Arial" w:cs="Arial"/>
          <w:b/>
          <w:bCs/>
        </w:rPr>
        <w:t>:</w:t>
      </w:r>
      <w:r w:rsidRPr="00807923">
        <w:rPr>
          <w:rFonts w:ascii="Arial" w:hAnsi="Arial" w:cs="Arial"/>
        </w:rPr>
        <w:t xml:space="preserve"> For the features listed in the Table 2, it is RAN1’s understanding that these features include the cases of the intra-band non-contiguous CA operation on MCG without NR-DC and the intra-band non-contiguous CA operation on MCG or SCG with NR-DC band combination case.</w:t>
      </w:r>
    </w:p>
    <w:p w14:paraId="62A67D4D" w14:textId="7F8D77A9" w:rsidR="000159BE" w:rsidRDefault="000159BE" w:rsidP="001A7406">
      <w:pPr>
        <w:pStyle w:val="af9"/>
        <w:overflowPunct/>
        <w:autoSpaceDE/>
        <w:autoSpaceDN/>
        <w:adjustRightInd/>
        <w:spacing w:after="120" w:line="259" w:lineRule="auto"/>
        <w:ind w:left="562" w:firstLineChars="0" w:firstLine="0"/>
        <w:textAlignment w:val="auto"/>
        <w:rPr>
          <w:rFonts w:ascii="Arial" w:hAnsi="Arial" w:cs="Arial"/>
        </w:rPr>
      </w:pPr>
    </w:p>
    <w:p w14:paraId="116603C7" w14:textId="7664C8A3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580C73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00567B7C" w14:textId="51BA4E9F" w:rsidR="002F1940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 w:rsidRPr="000212F7">
        <w:rPr>
          <w:rFonts w:ascii="Arial" w:eastAsia="MS Mincho" w:hAnsi="Arial" w:cs="Arial"/>
          <w:bCs/>
          <w:lang w:val="en-US"/>
        </w:rPr>
        <w:t>11</w:t>
      </w:r>
      <w:r w:rsidR="00624B0A">
        <w:rPr>
          <w:rFonts w:ascii="Arial" w:eastAsia="MS Mincho" w:hAnsi="Arial" w:cs="Arial"/>
          <w:bCs/>
          <w:lang w:val="en-US"/>
        </w:rPr>
        <w:t>7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624B0A">
        <w:rPr>
          <w:rFonts w:ascii="Arial" w:eastAsia="MS Mincho" w:hAnsi="Arial" w:cs="Arial"/>
          <w:bCs/>
          <w:lang w:val="en-US"/>
        </w:rPr>
        <w:t>20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624B0A">
        <w:rPr>
          <w:rFonts w:ascii="Arial" w:eastAsia="MS Mincho" w:hAnsi="Arial" w:cs="Arial"/>
          <w:bCs/>
          <w:lang w:val="en-US"/>
        </w:rPr>
        <w:t>May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624B0A">
        <w:rPr>
          <w:rFonts w:ascii="Arial" w:eastAsia="MS Mincho" w:hAnsi="Arial" w:cs="Arial"/>
          <w:bCs/>
          <w:lang w:val="en-US"/>
        </w:rPr>
        <w:t>24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6D5875">
        <w:rPr>
          <w:rFonts w:ascii="Arial" w:eastAsia="MS Mincho" w:hAnsi="Arial" w:cs="Arial"/>
          <w:bCs/>
          <w:lang w:val="en-US"/>
        </w:rPr>
        <w:t>Mar</w:t>
      </w:r>
      <w:r w:rsidR="009D2CE2">
        <w:rPr>
          <w:rFonts w:ascii="Arial" w:eastAsia="MS Mincho" w:hAnsi="Arial" w:cs="Arial"/>
          <w:bCs/>
          <w:lang w:val="en-US"/>
        </w:rPr>
        <w:t>ch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Pr="000212F7">
        <w:rPr>
          <w:rFonts w:ascii="Arial" w:eastAsia="MS Mincho" w:hAnsi="Arial" w:cs="Arial"/>
          <w:bCs/>
          <w:lang w:val="en-US"/>
        </w:rPr>
        <w:t>202</w:t>
      </w:r>
      <w:r w:rsidR="00624B0A">
        <w:rPr>
          <w:rFonts w:ascii="Arial" w:eastAsia="MS Mincho" w:hAnsi="Arial" w:cs="Arial"/>
          <w:bCs/>
          <w:lang w:val="en-US"/>
        </w:rPr>
        <w:t>4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624B0A">
        <w:rPr>
          <w:rFonts w:ascii="Arial" w:eastAsia="MS Mincho" w:hAnsi="Arial" w:cs="Arial"/>
          <w:bCs/>
          <w:lang w:val="en-US"/>
        </w:rPr>
        <w:t>Fukuoka</w:t>
      </w:r>
      <w:r w:rsidR="006D5875">
        <w:rPr>
          <w:rFonts w:ascii="Arial" w:eastAsia="MS Mincho" w:hAnsi="Arial" w:cs="Arial"/>
          <w:bCs/>
          <w:lang w:val="en-US"/>
        </w:rPr>
        <w:t xml:space="preserve">, </w:t>
      </w:r>
      <w:r w:rsidR="00624B0A">
        <w:rPr>
          <w:rFonts w:ascii="Arial" w:eastAsia="MS Mincho" w:hAnsi="Arial" w:cs="Arial"/>
          <w:bCs/>
          <w:lang w:val="en-US"/>
        </w:rPr>
        <w:t>JP</w:t>
      </w:r>
    </w:p>
    <w:p w14:paraId="3E0D30D4" w14:textId="2ECB271E" w:rsidR="000212F7" w:rsidRPr="002F1940" w:rsidRDefault="000212F7" w:rsidP="00223E4E">
      <w:pPr>
        <w:tabs>
          <w:tab w:val="left" w:pos="3969"/>
          <w:tab w:val="left" w:pos="7655"/>
        </w:tabs>
        <w:spacing w:after="120"/>
        <w:ind w:left="2268" w:hanging="2268"/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#1</w:t>
      </w:r>
      <w:r w:rsidR="00EB5EE2">
        <w:rPr>
          <w:rFonts w:ascii="Arial" w:eastAsia="MS Mincho" w:hAnsi="Arial" w:cs="Arial"/>
          <w:bCs/>
          <w:lang w:val="en-US"/>
        </w:rPr>
        <w:t>1</w:t>
      </w:r>
      <w:r w:rsidR="00624B0A">
        <w:rPr>
          <w:rFonts w:ascii="Arial" w:eastAsia="MS Mincho" w:hAnsi="Arial" w:cs="Arial"/>
          <w:bCs/>
          <w:lang w:val="en-US"/>
        </w:rPr>
        <w:t>8</w:t>
      </w:r>
      <w:r>
        <w:rPr>
          <w:rFonts w:ascii="Arial" w:eastAsia="MS Mincho" w:hAnsi="Arial" w:cs="Arial"/>
          <w:bCs/>
          <w:lang w:val="en-US"/>
        </w:rPr>
        <w:tab/>
      </w:r>
      <w:r w:rsidR="00624B0A">
        <w:rPr>
          <w:rFonts w:ascii="Arial" w:eastAsia="MS Mincho" w:hAnsi="Arial" w:cs="Arial"/>
          <w:bCs/>
          <w:lang w:val="en-US"/>
        </w:rPr>
        <w:t>19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624B0A">
        <w:rPr>
          <w:rFonts w:ascii="Arial" w:eastAsia="MS Mincho" w:hAnsi="Arial" w:cs="Arial"/>
          <w:bCs/>
          <w:lang w:val="en-US"/>
        </w:rPr>
        <w:t>August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– </w:t>
      </w:r>
      <w:r w:rsidR="00624B0A">
        <w:rPr>
          <w:rFonts w:ascii="Arial" w:eastAsia="MS Mincho" w:hAnsi="Arial" w:cs="Arial"/>
          <w:bCs/>
          <w:lang w:val="en-US"/>
        </w:rPr>
        <w:t>23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624B0A">
        <w:rPr>
          <w:rFonts w:ascii="Arial" w:eastAsia="MS Mincho" w:hAnsi="Arial" w:cs="Arial"/>
          <w:bCs/>
          <w:lang w:val="en-US"/>
        </w:rPr>
        <w:t>August</w:t>
      </w:r>
      <w:r w:rsidR="00624B0A" w:rsidRPr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</w:t>
      </w:r>
      <w:r w:rsidR="00624B0A">
        <w:rPr>
          <w:rFonts w:ascii="Arial" w:eastAsia="MS Mincho" w:hAnsi="Arial" w:cs="Arial"/>
          <w:bCs/>
          <w:lang w:val="en-US"/>
        </w:rPr>
        <w:t>4</w:t>
      </w:r>
      <w:r>
        <w:rPr>
          <w:rFonts w:ascii="Arial" w:eastAsia="MS Mincho" w:hAnsi="Arial" w:cs="Arial"/>
          <w:bCs/>
          <w:lang w:val="en-US"/>
        </w:rPr>
        <w:tab/>
      </w:r>
      <w:r w:rsidR="00624B0A" w:rsidRPr="00624B0A">
        <w:rPr>
          <w:rFonts w:ascii="Arial" w:eastAsia="MS Mincho" w:hAnsi="Arial" w:cs="Arial"/>
          <w:bCs/>
          <w:lang w:val="en-US"/>
        </w:rPr>
        <w:t>Maastricht, NL</w:t>
      </w: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69042" w14:textId="77777777" w:rsidR="009D6048" w:rsidRDefault="009D6048">
      <w:pPr>
        <w:spacing w:after="0"/>
      </w:pPr>
      <w:r>
        <w:separator/>
      </w:r>
    </w:p>
  </w:endnote>
  <w:endnote w:type="continuationSeparator" w:id="0">
    <w:p w14:paraId="5693F78E" w14:textId="77777777" w:rsidR="009D6048" w:rsidRDefault="009D6048">
      <w:pPr>
        <w:spacing w:after="0"/>
      </w:pPr>
      <w:r>
        <w:continuationSeparator/>
      </w:r>
    </w:p>
  </w:endnote>
  <w:endnote w:type="continuationNotice" w:id="1">
    <w:p w14:paraId="06C90098" w14:textId="77777777" w:rsidR="009D6048" w:rsidRDefault="009D60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924B9" w14:textId="77777777" w:rsidR="009D6048" w:rsidRDefault="009D6048">
      <w:pPr>
        <w:spacing w:after="0"/>
      </w:pPr>
      <w:r>
        <w:separator/>
      </w:r>
    </w:p>
  </w:footnote>
  <w:footnote w:type="continuationSeparator" w:id="0">
    <w:p w14:paraId="69AB3EE4" w14:textId="77777777" w:rsidR="009D6048" w:rsidRDefault="009D6048">
      <w:pPr>
        <w:spacing w:after="0"/>
      </w:pPr>
      <w:r>
        <w:continuationSeparator/>
      </w:r>
    </w:p>
  </w:footnote>
  <w:footnote w:type="continuationNotice" w:id="1">
    <w:p w14:paraId="1D5724EC" w14:textId="77777777" w:rsidR="009D6048" w:rsidRDefault="009D60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157E7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C698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8D1651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B6935A4"/>
    <w:multiLevelType w:val="hybridMultilevel"/>
    <w:tmpl w:val="03E60036"/>
    <w:lvl w:ilvl="0" w:tplc="62944A66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7A4A77"/>
    <w:multiLevelType w:val="hybridMultilevel"/>
    <w:tmpl w:val="0938F0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0134B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5"/>
  </w:num>
  <w:num w:numId="5">
    <w:abstractNumId w:val="12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14"/>
  </w:num>
  <w:num w:numId="13">
    <w:abstractNumId w:val="3"/>
  </w:num>
  <w:num w:numId="14">
    <w:abstractNumId w:val="15"/>
  </w:num>
  <w:num w:numId="15">
    <w:abstractNumId w:val="7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02C4B"/>
    <w:rsid w:val="000159BE"/>
    <w:rsid w:val="00017F23"/>
    <w:rsid w:val="000206A3"/>
    <w:rsid w:val="000212F7"/>
    <w:rsid w:val="00026943"/>
    <w:rsid w:val="00034FB0"/>
    <w:rsid w:val="00037E5D"/>
    <w:rsid w:val="00045065"/>
    <w:rsid w:val="000469F5"/>
    <w:rsid w:val="0004729B"/>
    <w:rsid w:val="000571CA"/>
    <w:rsid w:val="0008680E"/>
    <w:rsid w:val="000A27B6"/>
    <w:rsid w:val="000C1931"/>
    <w:rsid w:val="000D0DB0"/>
    <w:rsid w:val="000E0084"/>
    <w:rsid w:val="000E4E6F"/>
    <w:rsid w:val="000F6242"/>
    <w:rsid w:val="000F7574"/>
    <w:rsid w:val="001019E7"/>
    <w:rsid w:val="00111BF5"/>
    <w:rsid w:val="001170A7"/>
    <w:rsid w:val="00117515"/>
    <w:rsid w:val="0012120A"/>
    <w:rsid w:val="001227B2"/>
    <w:rsid w:val="00144717"/>
    <w:rsid w:val="00150681"/>
    <w:rsid w:val="00170B83"/>
    <w:rsid w:val="001754BE"/>
    <w:rsid w:val="00175806"/>
    <w:rsid w:val="0019259F"/>
    <w:rsid w:val="00192764"/>
    <w:rsid w:val="001A2DB6"/>
    <w:rsid w:val="001A7406"/>
    <w:rsid w:val="001B0B5A"/>
    <w:rsid w:val="001B31A7"/>
    <w:rsid w:val="001B5573"/>
    <w:rsid w:val="001B6C93"/>
    <w:rsid w:val="001C0AF8"/>
    <w:rsid w:val="001C1295"/>
    <w:rsid w:val="001C2846"/>
    <w:rsid w:val="001D0D3A"/>
    <w:rsid w:val="001D3E07"/>
    <w:rsid w:val="001D62C5"/>
    <w:rsid w:val="0021049D"/>
    <w:rsid w:val="00223E4E"/>
    <w:rsid w:val="0024040A"/>
    <w:rsid w:val="00250762"/>
    <w:rsid w:val="00262654"/>
    <w:rsid w:val="00266EBA"/>
    <w:rsid w:val="002715B2"/>
    <w:rsid w:val="00272FB7"/>
    <w:rsid w:val="00284B27"/>
    <w:rsid w:val="0028548C"/>
    <w:rsid w:val="002A48CE"/>
    <w:rsid w:val="002A5F9A"/>
    <w:rsid w:val="002B19F3"/>
    <w:rsid w:val="002C3CD3"/>
    <w:rsid w:val="002C4A71"/>
    <w:rsid w:val="002C7B64"/>
    <w:rsid w:val="002D3B63"/>
    <w:rsid w:val="002D7C27"/>
    <w:rsid w:val="002F1940"/>
    <w:rsid w:val="002F35FE"/>
    <w:rsid w:val="002F6CAF"/>
    <w:rsid w:val="002F7521"/>
    <w:rsid w:val="00305BA1"/>
    <w:rsid w:val="003079D4"/>
    <w:rsid w:val="0031130C"/>
    <w:rsid w:val="00314F0F"/>
    <w:rsid w:val="0032055A"/>
    <w:rsid w:val="0032387F"/>
    <w:rsid w:val="00326A76"/>
    <w:rsid w:val="003354A1"/>
    <w:rsid w:val="003479B4"/>
    <w:rsid w:val="00352030"/>
    <w:rsid w:val="00357DBA"/>
    <w:rsid w:val="00360690"/>
    <w:rsid w:val="00364747"/>
    <w:rsid w:val="0037085E"/>
    <w:rsid w:val="00370BBD"/>
    <w:rsid w:val="00381E3A"/>
    <w:rsid w:val="00383545"/>
    <w:rsid w:val="00383C3B"/>
    <w:rsid w:val="00392DDE"/>
    <w:rsid w:val="003A7CFD"/>
    <w:rsid w:val="003B0316"/>
    <w:rsid w:val="003C3827"/>
    <w:rsid w:val="003C66AA"/>
    <w:rsid w:val="003D1E6E"/>
    <w:rsid w:val="003D4457"/>
    <w:rsid w:val="003E0DA7"/>
    <w:rsid w:val="003F1A8D"/>
    <w:rsid w:val="003F36D9"/>
    <w:rsid w:val="00412678"/>
    <w:rsid w:val="00415ABF"/>
    <w:rsid w:val="00422430"/>
    <w:rsid w:val="00424F41"/>
    <w:rsid w:val="00433287"/>
    <w:rsid w:val="00433500"/>
    <w:rsid w:val="00433F71"/>
    <w:rsid w:val="00440D43"/>
    <w:rsid w:val="00440E49"/>
    <w:rsid w:val="0044138A"/>
    <w:rsid w:val="00444E3E"/>
    <w:rsid w:val="00445AD8"/>
    <w:rsid w:val="00460B5F"/>
    <w:rsid w:val="004619B0"/>
    <w:rsid w:val="00466953"/>
    <w:rsid w:val="00494A63"/>
    <w:rsid w:val="004A3E90"/>
    <w:rsid w:val="004A7B66"/>
    <w:rsid w:val="004B707C"/>
    <w:rsid w:val="004C282D"/>
    <w:rsid w:val="004D7309"/>
    <w:rsid w:val="004E3939"/>
    <w:rsid w:val="004E5824"/>
    <w:rsid w:val="004F132B"/>
    <w:rsid w:val="00513959"/>
    <w:rsid w:val="00514176"/>
    <w:rsid w:val="005142FD"/>
    <w:rsid w:val="00533AB8"/>
    <w:rsid w:val="00540034"/>
    <w:rsid w:val="00543EBF"/>
    <w:rsid w:val="005465C4"/>
    <w:rsid w:val="00551FB9"/>
    <w:rsid w:val="005536A9"/>
    <w:rsid w:val="00572019"/>
    <w:rsid w:val="00580C73"/>
    <w:rsid w:val="005858EA"/>
    <w:rsid w:val="005A04AA"/>
    <w:rsid w:val="005A0694"/>
    <w:rsid w:val="005A088C"/>
    <w:rsid w:val="005A43B6"/>
    <w:rsid w:val="005C6B11"/>
    <w:rsid w:val="005D01BC"/>
    <w:rsid w:val="005E3FB0"/>
    <w:rsid w:val="005E50BA"/>
    <w:rsid w:val="005F21F9"/>
    <w:rsid w:val="006004EE"/>
    <w:rsid w:val="00603A23"/>
    <w:rsid w:val="006120F3"/>
    <w:rsid w:val="006242E5"/>
    <w:rsid w:val="00624B0A"/>
    <w:rsid w:val="00627706"/>
    <w:rsid w:val="00627FCE"/>
    <w:rsid w:val="006449DD"/>
    <w:rsid w:val="006572C1"/>
    <w:rsid w:val="00671D54"/>
    <w:rsid w:val="00673EEF"/>
    <w:rsid w:val="00674B52"/>
    <w:rsid w:val="00676FD4"/>
    <w:rsid w:val="006852DE"/>
    <w:rsid w:val="00697C7F"/>
    <w:rsid w:val="006B5594"/>
    <w:rsid w:val="006B59A2"/>
    <w:rsid w:val="006C0E39"/>
    <w:rsid w:val="006C2DC5"/>
    <w:rsid w:val="006C2F7F"/>
    <w:rsid w:val="006D57F7"/>
    <w:rsid w:val="006D5875"/>
    <w:rsid w:val="00711786"/>
    <w:rsid w:val="00724C83"/>
    <w:rsid w:val="00733D62"/>
    <w:rsid w:val="00741FDC"/>
    <w:rsid w:val="00764BE1"/>
    <w:rsid w:val="00765683"/>
    <w:rsid w:val="00772068"/>
    <w:rsid w:val="007741D4"/>
    <w:rsid w:val="00780AAF"/>
    <w:rsid w:val="00782286"/>
    <w:rsid w:val="007844F9"/>
    <w:rsid w:val="007949BD"/>
    <w:rsid w:val="007B0F0C"/>
    <w:rsid w:val="007B36E3"/>
    <w:rsid w:val="007B7CBC"/>
    <w:rsid w:val="007B7DAE"/>
    <w:rsid w:val="007C2CA1"/>
    <w:rsid w:val="007C73EF"/>
    <w:rsid w:val="007D69A7"/>
    <w:rsid w:val="007E672D"/>
    <w:rsid w:val="007F4F92"/>
    <w:rsid w:val="00803101"/>
    <w:rsid w:val="00807923"/>
    <w:rsid w:val="00815E01"/>
    <w:rsid w:val="008179D4"/>
    <w:rsid w:val="0082217D"/>
    <w:rsid w:val="00825393"/>
    <w:rsid w:val="008254FF"/>
    <w:rsid w:val="008305E7"/>
    <w:rsid w:val="00832670"/>
    <w:rsid w:val="0084165F"/>
    <w:rsid w:val="00851E2E"/>
    <w:rsid w:val="00852925"/>
    <w:rsid w:val="0085650F"/>
    <w:rsid w:val="00861934"/>
    <w:rsid w:val="00862762"/>
    <w:rsid w:val="008A01E0"/>
    <w:rsid w:val="008A28F3"/>
    <w:rsid w:val="008A70B6"/>
    <w:rsid w:val="008B378A"/>
    <w:rsid w:val="008B4A11"/>
    <w:rsid w:val="008C4D80"/>
    <w:rsid w:val="008C59F9"/>
    <w:rsid w:val="008D4194"/>
    <w:rsid w:val="008D772F"/>
    <w:rsid w:val="008F55FF"/>
    <w:rsid w:val="009058AA"/>
    <w:rsid w:val="0091799C"/>
    <w:rsid w:val="0092097E"/>
    <w:rsid w:val="00922489"/>
    <w:rsid w:val="009419DE"/>
    <w:rsid w:val="00953773"/>
    <w:rsid w:val="00975562"/>
    <w:rsid w:val="00991EE7"/>
    <w:rsid w:val="0099764C"/>
    <w:rsid w:val="009B3497"/>
    <w:rsid w:val="009C5BDE"/>
    <w:rsid w:val="009D0DC0"/>
    <w:rsid w:val="009D2CE2"/>
    <w:rsid w:val="009D51F1"/>
    <w:rsid w:val="009D6048"/>
    <w:rsid w:val="009D6981"/>
    <w:rsid w:val="009F3185"/>
    <w:rsid w:val="009F619E"/>
    <w:rsid w:val="009F75C4"/>
    <w:rsid w:val="00A0445C"/>
    <w:rsid w:val="00A06527"/>
    <w:rsid w:val="00A079C1"/>
    <w:rsid w:val="00A27FCB"/>
    <w:rsid w:val="00A302CE"/>
    <w:rsid w:val="00A30FF3"/>
    <w:rsid w:val="00A317BC"/>
    <w:rsid w:val="00A6586F"/>
    <w:rsid w:val="00A66DEE"/>
    <w:rsid w:val="00A70E7F"/>
    <w:rsid w:val="00A72FF1"/>
    <w:rsid w:val="00A93833"/>
    <w:rsid w:val="00AC589B"/>
    <w:rsid w:val="00AC6EF0"/>
    <w:rsid w:val="00AE7760"/>
    <w:rsid w:val="00AE7D8C"/>
    <w:rsid w:val="00AF1303"/>
    <w:rsid w:val="00AF5BE3"/>
    <w:rsid w:val="00B05C4F"/>
    <w:rsid w:val="00B0694E"/>
    <w:rsid w:val="00B61966"/>
    <w:rsid w:val="00B641EB"/>
    <w:rsid w:val="00B720BC"/>
    <w:rsid w:val="00B82DCC"/>
    <w:rsid w:val="00B87887"/>
    <w:rsid w:val="00B916DB"/>
    <w:rsid w:val="00B97703"/>
    <w:rsid w:val="00BA76DD"/>
    <w:rsid w:val="00BC0DCE"/>
    <w:rsid w:val="00C10A68"/>
    <w:rsid w:val="00C136DB"/>
    <w:rsid w:val="00C13F26"/>
    <w:rsid w:val="00C67384"/>
    <w:rsid w:val="00C83A6D"/>
    <w:rsid w:val="00C846B0"/>
    <w:rsid w:val="00C916F2"/>
    <w:rsid w:val="00CB1397"/>
    <w:rsid w:val="00CB32C8"/>
    <w:rsid w:val="00CE27BC"/>
    <w:rsid w:val="00CF6087"/>
    <w:rsid w:val="00D2352C"/>
    <w:rsid w:val="00D23F81"/>
    <w:rsid w:val="00D2487E"/>
    <w:rsid w:val="00D24F67"/>
    <w:rsid w:val="00D25664"/>
    <w:rsid w:val="00D7262D"/>
    <w:rsid w:val="00D76C9E"/>
    <w:rsid w:val="00DA02EE"/>
    <w:rsid w:val="00DB2CF3"/>
    <w:rsid w:val="00DC4E4F"/>
    <w:rsid w:val="00DC4EA2"/>
    <w:rsid w:val="00DC7E2B"/>
    <w:rsid w:val="00DE7770"/>
    <w:rsid w:val="00E20280"/>
    <w:rsid w:val="00E22D31"/>
    <w:rsid w:val="00E314F6"/>
    <w:rsid w:val="00E32110"/>
    <w:rsid w:val="00E3228B"/>
    <w:rsid w:val="00E44184"/>
    <w:rsid w:val="00E5227D"/>
    <w:rsid w:val="00E568AA"/>
    <w:rsid w:val="00E5724C"/>
    <w:rsid w:val="00E778E2"/>
    <w:rsid w:val="00E851C6"/>
    <w:rsid w:val="00E871A0"/>
    <w:rsid w:val="00E90C24"/>
    <w:rsid w:val="00E96469"/>
    <w:rsid w:val="00EA28F6"/>
    <w:rsid w:val="00EA38B7"/>
    <w:rsid w:val="00EA62C4"/>
    <w:rsid w:val="00EB5EE2"/>
    <w:rsid w:val="00EC3658"/>
    <w:rsid w:val="00ED7CD1"/>
    <w:rsid w:val="00EE7977"/>
    <w:rsid w:val="00EF1849"/>
    <w:rsid w:val="00EF2159"/>
    <w:rsid w:val="00F04722"/>
    <w:rsid w:val="00F06FDB"/>
    <w:rsid w:val="00F15181"/>
    <w:rsid w:val="00F25FFA"/>
    <w:rsid w:val="00F26423"/>
    <w:rsid w:val="00F2733B"/>
    <w:rsid w:val="00F40128"/>
    <w:rsid w:val="00F46FAD"/>
    <w:rsid w:val="00F52508"/>
    <w:rsid w:val="00F56B90"/>
    <w:rsid w:val="00F57263"/>
    <w:rsid w:val="00F604D1"/>
    <w:rsid w:val="00F65675"/>
    <w:rsid w:val="00F65E89"/>
    <w:rsid w:val="00F71158"/>
    <w:rsid w:val="00F72908"/>
    <w:rsid w:val="00F74A26"/>
    <w:rsid w:val="00F76308"/>
    <w:rsid w:val="00F77274"/>
    <w:rsid w:val="00F77998"/>
    <w:rsid w:val="00F87DC8"/>
    <w:rsid w:val="00FB1902"/>
    <w:rsid w:val="00FE469D"/>
    <w:rsid w:val="00FE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E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6EB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6EB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6EB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6EBA"/>
    <w:pPr>
      <w:outlineLvl w:val="5"/>
    </w:pPr>
  </w:style>
  <w:style w:type="paragraph" w:styleId="7">
    <w:name w:val="heading 7"/>
    <w:basedOn w:val="H6"/>
    <w:next w:val="a"/>
    <w:qFormat/>
    <w:rsid w:val="00266EBA"/>
    <w:pPr>
      <w:outlineLvl w:val="6"/>
    </w:pPr>
  </w:style>
  <w:style w:type="paragraph" w:styleId="8">
    <w:name w:val="heading 8"/>
    <w:basedOn w:val="1"/>
    <w:next w:val="a"/>
    <w:qFormat/>
    <w:rsid w:val="00266E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6EBA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5">
    <w:name w:val="footer"/>
    <w:basedOn w:val="a3"/>
    <w:semiHidden/>
    <w:rsid w:val="00266EB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6EB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6EBA"/>
    <w:pPr>
      <w:ind w:left="284"/>
    </w:pPr>
  </w:style>
  <w:style w:type="paragraph" w:styleId="10">
    <w:name w:val="index 1"/>
    <w:basedOn w:val="a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66EBA"/>
    <w:pPr>
      <w:outlineLvl w:val="9"/>
    </w:pPr>
  </w:style>
  <w:style w:type="paragraph" w:styleId="22">
    <w:name w:val="List Number 2"/>
    <w:basedOn w:val="af0"/>
    <w:semiHidden/>
    <w:rsid w:val="00266EBA"/>
    <w:pPr>
      <w:ind w:left="851"/>
    </w:pPr>
  </w:style>
  <w:style w:type="character" w:styleId="af1">
    <w:name w:val="footnote reference"/>
    <w:basedOn w:val="a0"/>
    <w:semiHidden/>
    <w:rsid w:val="00266EB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a"/>
    <w:rsid w:val="00266EBA"/>
    <w:pPr>
      <w:keepLines/>
      <w:ind w:left="1702" w:hanging="1418"/>
    </w:pPr>
  </w:style>
  <w:style w:type="paragraph" w:customStyle="1" w:styleId="FP">
    <w:name w:val="FP"/>
    <w:basedOn w:val="a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a"/>
    <w:semiHidden/>
    <w:rsid w:val="00266EBA"/>
    <w:pPr>
      <w:ind w:left="1985" w:hanging="1985"/>
    </w:pPr>
  </w:style>
  <w:style w:type="paragraph" w:styleId="TOC7">
    <w:name w:val="toc 7"/>
    <w:basedOn w:val="TOC6"/>
    <w:next w:val="a"/>
    <w:semiHidden/>
    <w:rsid w:val="00266EBA"/>
    <w:pPr>
      <w:ind w:left="2268" w:hanging="2268"/>
    </w:pPr>
  </w:style>
  <w:style w:type="paragraph" w:styleId="23">
    <w:name w:val="List Bullet 2"/>
    <w:basedOn w:val="af4"/>
    <w:semiHidden/>
    <w:rsid w:val="00266EBA"/>
    <w:pPr>
      <w:ind w:left="851"/>
    </w:pPr>
  </w:style>
  <w:style w:type="paragraph" w:styleId="31">
    <w:name w:val="List Bullet 3"/>
    <w:basedOn w:val="23"/>
    <w:semiHidden/>
    <w:rsid w:val="00266EBA"/>
    <w:pPr>
      <w:ind w:left="1135"/>
    </w:pPr>
  </w:style>
  <w:style w:type="paragraph" w:styleId="af0">
    <w:name w:val="List Number"/>
    <w:basedOn w:val="a9"/>
    <w:semiHidden/>
    <w:rsid w:val="00266EBA"/>
  </w:style>
  <w:style w:type="paragraph" w:customStyle="1" w:styleId="EQ">
    <w:name w:val="EQ"/>
    <w:basedOn w:val="a"/>
    <w:next w:val="a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50"/>
    <w:next w:val="a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a"/>
    <w:link w:val="TALCar"/>
    <w:qFormat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24">
    <w:name w:val="List 2"/>
    <w:basedOn w:val="a9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266EBA"/>
    <w:pPr>
      <w:ind w:left="1135"/>
    </w:pPr>
  </w:style>
  <w:style w:type="paragraph" w:styleId="41">
    <w:name w:val="List 4"/>
    <w:basedOn w:val="32"/>
    <w:semiHidden/>
    <w:rsid w:val="00266EBA"/>
    <w:pPr>
      <w:ind w:left="1418"/>
    </w:pPr>
  </w:style>
  <w:style w:type="paragraph" w:styleId="51">
    <w:name w:val="List 5"/>
    <w:basedOn w:val="41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a9">
    <w:name w:val="List"/>
    <w:basedOn w:val="a"/>
    <w:semiHidden/>
    <w:rsid w:val="00266EBA"/>
    <w:pPr>
      <w:ind w:left="568" w:hanging="284"/>
    </w:pPr>
  </w:style>
  <w:style w:type="paragraph" w:styleId="af4">
    <w:name w:val="List Bullet"/>
    <w:basedOn w:val="a9"/>
    <w:semiHidden/>
    <w:rsid w:val="00266EBA"/>
  </w:style>
  <w:style w:type="paragraph" w:styleId="42">
    <w:name w:val="List Bullet 4"/>
    <w:basedOn w:val="31"/>
    <w:semiHidden/>
    <w:rsid w:val="00266EBA"/>
    <w:pPr>
      <w:ind w:left="1418"/>
    </w:pPr>
  </w:style>
  <w:style w:type="paragraph" w:styleId="52">
    <w:name w:val="List Bullet 5"/>
    <w:basedOn w:val="42"/>
    <w:semiHidden/>
    <w:rsid w:val="00266EBA"/>
    <w:pPr>
      <w:ind w:left="1702"/>
    </w:pPr>
  </w:style>
  <w:style w:type="paragraph" w:customStyle="1" w:styleId="B2">
    <w:name w:val="B2"/>
    <w:basedOn w:val="24"/>
    <w:rsid w:val="00266EBA"/>
  </w:style>
  <w:style w:type="paragraph" w:customStyle="1" w:styleId="B3">
    <w:name w:val="B3"/>
    <w:basedOn w:val="32"/>
    <w:rsid w:val="00266EBA"/>
  </w:style>
  <w:style w:type="paragraph" w:customStyle="1" w:styleId="B4">
    <w:name w:val="B4"/>
    <w:basedOn w:val="41"/>
    <w:rsid w:val="00266EBA"/>
  </w:style>
  <w:style w:type="paragraph" w:customStyle="1" w:styleId="B5">
    <w:name w:val="B5"/>
    <w:basedOn w:val="51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af8">
    <w:name w:val="Revision"/>
    <w:hidden/>
    <w:uiPriority w:val="99"/>
    <w:semiHidden/>
    <w:rsid w:val="00A317BC"/>
    <w:rPr>
      <w:lang w:val="en-GB" w:eastAsia="en-GB"/>
    </w:rPr>
  </w:style>
  <w:style w:type="paragraph" w:styleId="af9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,列表段落11,numbered"/>
    <w:basedOn w:val="a"/>
    <w:link w:val="afa"/>
    <w:uiPriority w:val="99"/>
    <w:qFormat/>
    <w:rsid w:val="0082217D"/>
    <w:pPr>
      <w:ind w:firstLineChars="200" w:firstLine="420"/>
    </w:pPr>
  </w:style>
  <w:style w:type="paragraph" w:styleId="afb">
    <w:name w:val="Bibliography"/>
    <w:basedOn w:val="a"/>
    <w:next w:val="a"/>
    <w:uiPriority w:val="37"/>
    <w:semiHidden/>
    <w:unhideWhenUsed/>
    <w:rsid w:val="00266EBA"/>
  </w:style>
  <w:style w:type="paragraph" w:styleId="afc">
    <w:name w:val="Block Text"/>
    <w:basedOn w:val="a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266EB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6EBA"/>
    <w:rPr>
      <w:rFonts w:eastAsia="Times New Roman"/>
      <w:lang w:val="en-GB" w:eastAsia="en-GB"/>
    </w:rPr>
  </w:style>
  <w:style w:type="paragraph" w:styleId="33">
    <w:name w:val="Body Text 3"/>
    <w:basedOn w:val="a"/>
    <w:link w:val="34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d">
    <w:name w:val="Body Text First Indent"/>
    <w:basedOn w:val="ac"/>
    <w:link w:val="afe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afe">
    <w:name w:val="正文文本首行缩进 字符"/>
    <w:basedOn w:val="ad"/>
    <w:link w:val="afd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aff">
    <w:name w:val="Body Text Indent"/>
    <w:basedOn w:val="a"/>
    <w:link w:val="aff0"/>
    <w:uiPriority w:val="99"/>
    <w:semiHidden/>
    <w:unhideWhenUsed/>
    <w:rsid w:val="00266EBA"/>
    <w:pPr>
      <w:spacing w:after="120"/>
      <w:ind w:left="283"/>
    </w:pPr>
  </w:style>
  <w:style w:type="character" w:customStyle="1" w:styleId="aff0">
    <w:name w:val="正文文本缩进 字符"/>
    <w:basedOn w:val="a0"/>
    <w:link w:val="aff"/>
    <w:uiPriority w:val="99"/>
    <w:semiHidden/>
    <w:rsid w:val="00266EBA"/>
    <w:rPr>
      <w:rFonts w:eastAsia="Times New Roman"/>
      <w:lang w:val="en-GB" w:eastAsia="en-GB"/>
    </w:rPr>
  </w:style>
  <w:style w:type="paragraph" w:styleId="27">
    <w:name w:val="Body Text First Indent 2"/>
    <w:basedOn w:val="aff"/>
    <w:link w:val="28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uiPriority w:val="99"/>
    <w:semiHidden/>
    <w:rsid w:val="00266EBA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6EBA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uiPriority w:val="99"/>
    <w:semiHidden/>
    <w:unhideWhenUsed/>
    <w:rsid w:val="00266EBA"/>
    <w:pPr>
      <w:spacing w:after="0"/>
      <w:ind w:left="4252"/>
    </w:pPr>
  </w:style>
  <w:style w:type="character" w:customStyle="1" w:styleId="aff3">
    <w:name w:val="结束语 字符"/>
    <w:basedOn w:val="a0"/>
    <w:link w:val="aff2"/>
    <w:uiPriority w:val="99"/>
    <w:semiHidden/>
    <w:rsid w:val="00266EBA"/>
    <w:rPr>
      <w:rFonts w:eastAsia="Times New Roman"/>
      <w:lang w:val="en-GB" w:eastAsia="en-GB"/>
    </w:rPr>
  </w:style>
  <w:style w:type="paragraph" w:styleId="aff4">
    <w:name w:val="Date"/>
    <w:basedOn w:val="a"/>
    <w:next w:val="a"/>
    <w:link w:val="aff5"/>
    <w:uiPriority w:val="99"/>
    <w:semiHidden/>
    <w:unhideWhenUsed/>
    <w:rsid w:val="00266EBA"/>
  </w:style>
  <w:style w:type="character" w:customStyle="1" w:styleId="aff5">
    <w:name w:val="日期 字符"/>
    <w:basedOn w:val="a0"/>
    <w:link w:val="aff4"/>
    <w:uiPriority w:val="99"/>
    <w:semiHidden/>
    <w:rsid w:val="00266EBA"/>
    <w:rPr>
      <w:rFonts w:eastAsia="Times New Roman"/>
      <w:lang w:val="en-GB" w:eastAsia="en-GB"/>
    </w:rPr>
  </w:style>
  <w:style w:type="paragraph" w:styleId="aff6">
    <w:name w:val="Document Map"/>
    <w:basedOn w:val="a"/>
    <w:link w:val="aff7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7">
    <w:name w:val="文档结构图 字符"/>
    <w:basedOn w:val="a0"/>
    <w:link w:val="aff6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8">
    <w:name w:val="E-mail Signature"/>
    <w:basedOn w:val="a"/>
    <w:link w:val="aff9"/>
    <w:uiPriority w:val="99"/>
    <w:semiHidden/>
    <w:unhideWhenUsed/>
    <w:rsid w:val="00266EBA"/>
    <w:pPr>
      <w:spacing w:after="0"/>
    </w:pPr>
  </w:style>
  <w:style w:type="character" w:customStyle="1" w:styleId="aff9">
    <w:name w:val="电子邮件签名 字符"/>
    <w:basedOn w:val="a0"/>
    <w:link w:val="aff8"/>
    <w:uiPriority w:val="99"/>
    <w:semiHidden/>
    <w:rsid w:val="00266EBA"/>
    <w:rPr>
      <w:rFonts w:eastAsia="Times New Roman"/>
      <w:lang w:val="en-GB" w:eastAsia="en-GB"/>
    </w:rPr>
  </w:style>
  <w:style w:type="paragraph" w:styleId="affa">
    <w:name w:val="endnote text"/>
    <w:basedOn w:val="a"/>
    <w:link w:val="affb"/>
    <w:uiPriority w:val="99"/>
    <w:semiHidden/>
    <w:unhideWhenUsed/>
    <w:rsid w:val="00266EBA"/>
    <w:pPr>
      <w:spacing w:after="0"/>
    </w:pPr>
  </w:style>
  <w:style w:type="character" w:customStyle="1" w:styleId="affb">
    <w:name w:val="尾注文本 字符"/>
    <w:basedOn w:val="a0"/>
    <w:link w:val="affa"/>
    <w:uiPriority w:val="99"/>
    <w:semiHidden/>
    <w:rsid w:val="00266EBA"/>
    <w:rPr>
      <w:rFonts w:eastAsia="Times New Roman"/>
      <w:lang w:val="en-GB" w:eastAsia="en-GB"/>
    </w:rPr>
  </w:style>
  <w:style w:type="paragraph" w:styleId="affc">
    <w:name w:val="envelope address"/>
    <w:basedOn w:val="a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uiPriority w:val="99"/>
    <w:semiHidden/>
    <w:unhideWhenUsed/>
    <w:rsid w:val="00266EB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6EB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6EB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6EB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6EB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6EB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6EBA"/>
    <w:pPr>
      <w:spacing w:after="0"/>
      <w:ind w:left="1800" w:hanging="200"/>
    </w:pPr>
  </w:style>
  <w:style w:type="paragraph" w:styleId="affe">
    <w:name w:val="index heading"/>
    <w:basedOn w:val="a"/>
    <w:next w:val="10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afff1">
    <w:name w:val="List Continue"/>
    <w:basedOn w:val="a"/>
    <w:uiPriority w:val="99"/>
    <w:semiHidden/>
    <w:unhideWhenUsed/>
    <w:rsid w:val="00266EB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6EB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6EB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afff2">
    <w:name w:val="macro"/>
    <w:link w:val="afff3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7">
    <w:name w:val="Normal (Web)"/>
    <w:basedOn w:val="a"/>
    <w:uiPriority w:val="99"/>
    <w:semiHidden/>
    <w:unhideWhenUsed/>
    <w:rsid w:val="00266EBA"/>
    <w:rPr>
      <w:sz w:val="24"/>
      <w:szCs w:val="24"/>
    </w:rPr>
  </w:style>
  <w:style w:type="paragraph" w:styleId="afff8">
    <w:name w:val="Normal Indent"/>
    <w:basedOn w:val="a"/>
    <w:uiPriority w:val="99"/>
    <w:semiHidden/>
    <w:unhideWhenUsed/>
    <w:rsid w:val="00266EBA"/>
    <w:pPr>
      <w:ind w:left="720"/>
    </w:pPr>
  </w:style>
  <w:style w:type="paragraph" w:styleId="afff9">
    <w:name w:val="Note Heading"/>
    <w:basedOn w:val="a"/>
    <w:next w:val="a"/>
    <w:link w:val="afffa"/>
    <w:uiPriority w:val="99"/>
    <w:semiHidden/>
    <w:unhideWhenUsed/>
    <w:rsid w:val="00266EBA"/>
    <w:pPr>
      <w:spacing w:after="0"/>
    </w:pPr>
  </w:style>
  <w:style w:type="character" w:customStyle="1" w:styleId="afffa">
    <w:name w:val="注释标题 字符"/>
    <w:basedOn w:val="a0"/>
    <w:link w:val="afff9"/>
    <w:uiPriority w:val="99"/>
    <w:semiHidden/>
    <w:rsid w:val="00266EBA"/>
    <w:rPr>
      <w:rFonts w:eastAsia="Times New Roman"/>
      <w:lang w:val="en-GB" w:eastAsia="en-GB"/>
    </w:rPr>
  </w:style>
  <w:style w:type="paragraph" w:styleId="afffb">
    <w:name w:val="Plain Text"/>
    <w:basedOn w:val="a"/>
    <w:link w:val="afffc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iPriority w:val="99"/>
    <w:semiHidden/>
    <w:unhideWhenUsed/>
    <w:rsid w:val="00266EBA"/>
  </w:style>
  <w:style w:type="character" w:customStyle="1" w:styleId="affff0">
    <w:name w:val="称呼 字符"/>
    <w:basedOn w:val="a0"/>
    <w:link w:val="affff"/>
    <w:uiPriority w:val="99"/>
    <w:semiHidden/>
    <w:rsid w:val="00266EBA"/>
    <w:rPr>
      <w:rFonts w:eastAsia="Times New Roman"/>
      <w:lang w:val="en-GB" w:eastAsia="en-GB"/>
    </w:rPr>
  </w:style>
  <w:style w:type="paragraph" w:styleId="affff1">
    <w:name w:val="Signature"/>
    <w:basedOn w:val="a"/>
    <w:link w:val="affff2"/>
    <w:uiPriority w:val="99"/>
    <w:semiHidden/>
    <w:unhideWhenUsed/>
    <w:rsid w:val="00266EBA"/>
    <w:pPr>
      <w:spacing w:after="0"/>
      <w:ind w:left="4252"/>
    </w:pPr>
  </w:style>
  <w:style w:type="character" w:customStyle="1" w:styleId="affff2">
    <w:name w:val="签名 字符"/>
    <w:basedOn w:val="a0"/>
    <w:link w:val="affff1"/>
    <w:uiPriority w:val="99"/>
    <w:semiHidden/>
    <w:rsid w:val="00266EBA"/>
    <w:rPr>
      <w:rFonts w:eastAsia="Times New Roman"/>
      <w:lang w:val="en-GB" w:eastAsia="en-GB"/>
    </w:rPr>
  </w:style>
  <w:style w:type="paragraph" w:styleId="affff3">
    <w:name w:val="Subtitle"/>
    <w:basedOn w:val="a"/>
    <w:next w:val="a"/>
    <w:link w:val="affff4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uiPriority w:val="99"/>
    <w:semiHidden/>
    <w:unhideWhenUsed/>
    <w:rsid w:val="00266EBA"/>
    <w:pPr>
      <w:spacing w:after="0"/>
      <w:ind w:left="200" w:hanging="200"/>
    </w:pPr>
  </w:style>
  <w:style w:type="paragraph" w:styleId="affff6">
    <w:name w:val="table of figures"/>
    <w:basedOn w:val="a"/>
    <w:next w:val="a"/>
    <w:uiPriority w:val="99"/>
    <w:semiHidden/>
    <w:unhideWhenUsed/>
    <w:rsid w:val="00266EBA"/>
    <w:pPr>
      <w:spacing w:after="0"/>
    </w:pPr>
  </w:style>
  <w:style w:type="paragraph" w:styleId="affff7">
    <w:name w:val="Title"/>
    <w:basedOn w:val="a"/>
    <w:next w:val="a"/>
    <w:link w:val="affff8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9"/>
    <w:uiPriority w:val="99"/>
    <w:qFormat/>
    <w:locked/>
    <w:rsid w:val="0092097E"/>
    <w:rPr>
      <w:rFonts w:eastAsia="Times New Roman"/>
      <w:lang w:val="en-GB" w:eastAsia="en-GB"/>
    </w:rPr>
  </w:style>
  <w:style w:type="table" w:styleId="affffa">
    <w:name w:val="Table Grid"/>
    <w:basedOn w:val="a1"/>
    <w:uiPriority w:val="99"/>
    <w:qFormat/>
    <w:rsid w:val="001C2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1C2846"/>
    <w:rPr>
      <w:rFonts w:eastAsia="Times New Roman"/>
      <w:lang w:val="en-GB" w:eastAsia="en-GB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99"/>
    <w:qFormat/>
    <w:locked/>
    <w:rsid w:val="00807923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80792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046C6D-7CD0-4893-AA29-FB26D3C73C3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9F679445-86A1-4FF3-AC18-F200C440E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F4903-FBC0-4458-8E9B-8CC301C5DC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B10D91-6511-4770-ACE4-495FF4412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Xiaohang CHEN (vivo)</cp:lastModifiedBy>
  <cp:revision>4</cp:revision>
  <cp:lastPrinted>2002-04-23T07:10:00Z</cp:lastPrinted>
  <dcterms:created xsi:type="dcterms:W3CDTF">2024-04-03T10:00:00Z</dcterms:created>
  <dcterms:modified xsi:type="dcterms:W3CDTF">2024-04-03T10:00:00Z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  <property fmtid="{D5CDD505-2E9C-101B-9397-08002B2CF9AE}" pid="6" name="ContentTypeId">
    <vt:lpwstr>0x01010057CC4845EE989D469C4AF99498678D58</vt:lpwstr>
  </property>
</Properties>
</file>